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6B5AD0" w:rsidRPr="00217FF6" w14:paraId="6E50B2B5" w14:textId="77777777" w:rsidTr="00F50294">
        <w:tc>
          <w:tcPr>
            <w:tcW w:w="2654" w:type="pct"/>
          </w:tcPr>
          <w:p w14:paraId="4E54FB30" w14:textId="77777777" w:rsidR="00DC56CC" w:rsidRPr="00217FF6" w:rsidRDefault="00D16DAC" w:rsidP="004A4C36">
            <w:pPr>
              <w:jc w:val="center"/>
              <w:rPr>
                <w:sz w:val="22"/>
                <w:szCs w:val="22"/>
              </w:rPr>
            </w:pPr>
            <w:bookmarkStart w:id="0" w:name="name_management"/>
            <w:r>
              <w:rPr>
                <w:noProof/>
                <w:sz w:val="22"/>
                <w:szCs w:val="22"/>
              </w:rPr>
              <w:pict w14:anchorId="4D63C7D1">
                <v:line id="_x0000_s1571" style="position:absolute;left:0;text-align:left;z-index:5" from="66.85pt,51.1pt" to="182.3pt,51.1pt" o:allowincell="f"/>
              </w:pict>
            </w:r>
            <w:r w:rsidR="00670057" w:rsidRPr="00217FF6">
              <w:rPr>
                <w:noProof/>
                <w:sz w:val="22"/>
                <w:szCs w:val="22"/>
              </w:rPr>
              <w:t>SỞ</w:t>
            </w:r>
            <w:r w:rsidR="00670057" w:rsidRPr="00217FF6">
              <w:rPr>
                <w:sz w:val="22"/>
                <w:szCs w:val="22"/>
              </w:rPr>
              <w:t xml:space="preserve"> GD&amp;ĐT ĐẮK LẮK</w:t>
            </w:r>
            <w:bookmarkEnd w:id="0"/>
          </w:p>
          <w:p w14:paraId="2D3545D1" w14:textId="77777777" w:rsidR="0034597B" w:rsidRPr="00217FF6" w:rsidRDefault="00670057" w:rsidP="004A4C36">
            <w:pPr>
              <w:jc w:val="center"/>
              <w:rPr>
                <w:b/>
                <w:sz w:val="22"/>
                <w:szCs w:val="22"/>
              </w:rPr>
            </w:pPr>
            <w:bookmarkStart w:id="1" w:name="name_school"/>
            <w:bookmarkEnd w:id="1"/>
            <w:r w:rsidRPr="00217FF6">
              <w:rPr>
                <w:b/>
                <w:sz w:val="22"/>
                <w:szCs w:val="22"/>
              </w:rPr>
              <w:t>TRƯỜNG THPT LÊ HỒNG PHONG</w:t>
            </w:r>
          </w:p>
          <w:p w14:paraId="6FC4338C" w14:textId="77777777" w:rsidR="00EB59FA" w:rsidRPr="00217FF6" w:rsidRDefault="00D16DAC" w:rsidP="004A4C36">
            <w:pPr>
              <w:jc w:val="center"/>
              <w:rPr>
                <w:sz w:val="22"/>
                <w:szCs w:val="22"/>
              </w:rPr>
            </w:pPr>
          </w:p>
          <w:p w14:paraId="54FA6CC8" w14:textId="77777777" w:rsidR="0022770D" w:rsidRPr="00217FF6" w:rsidRDefault="00D16DAC" w:rsidP="004A4C36">
            <w:pPr>
              <w:jc w:val="center"/>
              <w:rPr>
                <w:sz w:val="22"/>
                <w:szCs w:val="22"/>
                <w:lang w:val="fr-FR"/>
              </w:rPr>
            </w:pPr>
          </w:p>
          <w:p w14:paraId="262C164A" w14:textId="44FC91C9" w:rsidR="00DC56CC" w:rsidRPr="00217FF6" w:rsidRDefault="00670057" w:rsidP="00ED7FB6">
            <w:pPr>
              <w:jc w:val="center"/>
              <w:rPr>
                <w:sz w:val="26"/>
                <w:szCs w:val="26"/>
              </w:rPr>
            </w:pPr>
            <w:r w:rsidRPr="00217FF6">
              <w:rPr>
                <w:sz w:val="22"/>
                <w:szCs w:val="22"/>
              </w:rPr>
              <w:t>(</w:t>
            </w:r>
            <w:r w:rsidRPr="00217FF6">
              <w:rPr>
                <w:i/>
                <w:sz w:val="22"/>
                <w:szCs w:val="22"/>
              </w:rPr>
              <w:t>Đề thi có 0</w:t>
            </w:r>
            <w:r w:rsidR="00217FF6" w:rsidRPr="00217FF6">
              <w:rPr>
                <w:i/>
                <w:sz w:val="22"/>
                <w:szCs w:val="22"/>
              </w:rPr>
              <w:t>6</w:t>
            </w:r>
            <w:r w:rsidRPr="00217FF6">
              <w:rPr>
                <w:i/>
                <w:sz w:val="22"/>
                <w:szCs w:val="22"/>
              </w:rPr>
              <w:t xml:space="preserve"> trang</w:t>
            </w:r>
            <w:r w:rsidRPr="00217FF6">
              <w:rPr>
                <w:sz w:val="22"/>
                <w:szCs w:val="22"/>
              </w:rPr>
              <w:t>)</w:t>
            </w:r>
          </w:p>
        </w:tc>
        <w:tc>
          <w:tcPr>
            <w:tcW w:w="2346" w:type="pct"/>
          </w:tcPr>
          <w:p w14:paraId="2C963D94" w14:textId="487D1BC9" w:rsidR="00217FF6" w:rsidRPr="00217FF6" w:rsidRDefault="00217FF6" w:rsidP="00217FF6">
            <w:pPr>
              <w:rPr>
                <w:b/>
                <w:bCs/>
                <w:sz w:val="22"/>
                <w:szCs w:val="22"/>
              </w:rPr>
            </w:pPr>
            <w:r w:rsidRPr="00217FF6">
              <w:rPr>
                <w:b/>
                <w:bCs/>
                <w:sz w:val="22"/>
                <w:szCs w:val="22"/>
              </w:rPr>
              <w:t xml:space="preserve">KIỂM TRA </w:t>
            </w:r>
            <w:r w:rsidR="00DD7B59">
              <w:rPr>
                <w:b/>
                <w:bCs/>
                <w:sz w:val="22"/>
                <w:szCs w:val="22"/>
              </w:rPr>
              <w:t xml:space="preserve">CUỐI </w:t>
            </w:r>
            <w:bookmarkStart w:id="2" w:name="_GoBack"/>
            <w:bookmarkEnd w:id="2"/>
            <w:r w:rsidRPr="00217FF6">
              <w:rPr>
                <w:b/>
                <w:bCs/>
                <w:sz w:val="22"/>
                <w:szCs w:val="22"/>
              </w:rPr>
              <w:t>HỌC KỲ I-NĂM HỌC 2022 - 2023</w:t>
            </w:r>
          </w:p>
          <w:p w14:paraId="1AC51243" w14:textId="77777777" w:rsidR="00217FF6" w:rsidRPr="00217FF6" w:rsidRDefault="00217FF6" w:rsidP="00217FF6">
            <w:pPr>
              <w:jc w:val="center"/>
              <w:rPr>
                <w:bCs/>
                <w:sz w:val="22"/>
                <w:szCs w:val="22"/>
              </w:rPr>
            </w:pPr>
            <w:r w:rsidRPr="00217FF6">
              <w:rPr>
                <w:b/>
                <w:bCs/>
                <w:sz w:val="22"/>
                <w:szCs w:val="22"/>
              </w:rPr>
              <w:t>MÔN TOÁN</w:t>
            </w:r>
            <w:r w:rsidRPr="00217FF6">
              <w:rPr>
                <w:bCs/>
                <w:sz w:val="22"/>
                <w:szCs w:val="22"/>
              </w:rPr>
              <w:t xml:space="preserve"> </w:t>
            </w:r>
            <w:r w:rsidRPr="00217FF6">
              <w:rPr>
                <w:b/>
                <w:bCs/>
                <w:sz w:val="22"/>
                <w:szCs w:val="22"/>
              </w:rPr>
              <w:t>– Khối lớp 12</w:t>
            </w:r>
          </w:p>
          <w:p w14:paraId="155A505C" w14:textId="77777777" w:rsidR="00217FF6" w:rsidRPr="00217FF6" w:rsidRDefault="00217FF6" w:rsidP="00217FF6">
            <w:pPr>
              <w:jc w:val="center"/>
              <w:rPr>
                <w:i/>
                <w:iCs/>
                <w:sz w:val="22"/>
                <w:szCs w:val="22"/>
              </w:rPr>
            </w:pPr>
            <w:r w:rsidRPr="00217FF6">
              <w:rPr>
                <w:i/>
                <w:iCs/>
                <w:sz w:val="22"/>
                <w:szCs w:val="22"/>
              </w:rPr>
              <w:t>Thời gian làm bài : 90 phút</w:t>
            </w:r>
          </w:p>
          <w:p w14:paraId="11A7D2DA" w14:textId="44C99FDB" w:rsidR="00DC56CC" w:rsidRPr="00217FF6" w:rsidRDefault="00217FF6" w:rsidP="00217FF6">
            <w:pPr>
              <w:jc w:val="center"/>
              <w:rPr>
                <w:b/>
                <w:bCs/>
                <w:sz w:val="26"/>
                <w:szCs w:val="26"/>
              </w:rPr>
            </w:pPr>
            <w:r w:rsidRPr="00217FF6">
              <w:rPr>
                <w:i/>
                <w:sz w:val="22"/>
                <w:szCs w:val="22"/>
              </w:rPr>
              <w:t>(không kể thời gian phát đề)</w:t>
            </w:r>
          </w:p>
        </w:tc>
      </w:tr>
    </w:tbl>
    <w:p w14:paraId="28E4CED4" w14:textId="77777777" w:rsidR="00DC56CC" w:rsidRPr="00217FF6" w:rsidRDefault="00D16DAC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07F57485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5F09690B" w14:textId="77777777" w:rsidR="00DC56CC" w:rsidRPr="00B520DD" w:rsidRDefault="00670057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653</w:t>
                  </w:r>
                </w:p>
              </w:txbxContent>
            </v:textbox>
          </v:rect>
        </w:pict>
      </w:r>
      <w:r w:rsidR="00670057" w:rsidRPr="00217FF6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CDF6544" w14:textId="77777777" w:rsidR="00DC56CC" w:rsidRPr="00217FF6" w:rsidRDefault="00670057" w:rsidP="00DC56CC">
      <w:pPr>
        <w:rPr>
          <w:sz w:val="26"/>
          <w:szCs w:val="26"/>
        </w:rPr>
      </w:pPr>
      <w:r w:rsidRPr="00217FF6">
        <w:rPr>
          <w:sz w:val="26"/>
          <w:szCs w:val="26"/>
        </w:rPr>
        <w:t>Họ và tên học sinh :..................................................... Số báo danh : ...................</w:t>
      </w:r>
    </w:p>
    <w:p w14:paraId="513CE221" w14:textId="78126341" w:rsidR="00DA6820" w:rsidRPr="00217FF6" w:rsidRDefault="00D16DAC" w:rsidP="00DC56CC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E83D2C1">
          <v:line id="_x0000_s1027" style="position:absolute;z-index:3" from="2.8pt,12.1pt" to="498.85pt,12.1pt"/>
        </w:pict>
      </w:r>
    </w:p>
    <w:p w14:paraId="7584A985" w14:textId="28719BD2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bookmarkStart w:id="3" w:name="note"/>
      <w:bookmarkEnd w:id="3"/>
      <w:r w:rsidRPr="00217FF6">
        <w:rPr>
          <w:rFonts w:eastAsia="Times New Roman" w:hint="default"/>
          <w:b/>
          <w:sz w:val="24"/>
          <w:szCs w:val="26"/>
        </w:rPr>
        <w:t xml:space="preserve">Câu 1. </w:t>
      </w:r>
      <w:r w:rsidRPr="00217FF6">
        <w:rPr>
          <w:rFonts w:hint="default"/>
          <w:sz w:val="24"/>
          <w:szCs w:val="24"/>
        </w:rPr>
        <w:t xml:space="preserve">Giá trị nhỏ nhất của hàm số </w:t>
      </w:r>
      <w:r w:rsidRPr="00217FF6">
        <w:rPr>
          <w:rFonts w:hint="default"/>
          <w:position w:val="-12"/>
        </w:rPr>
        <w:object w:dxaOrig="2075" w:dyaOrig="403" w14:anchorId="523918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8pt;height:20.1pt" o:ole="">
            <v:imagedata r:id="rId8" o:title=""/>
          </v:shape>
          <o:OLEObject Type="Embed" ProgID="Equation.DSMT4" ShapeID="_x0000_i1025" DrawAspect="Content" ObjectID="_1733219265" r:id="rId9"/>
        </w:object>
      </w:r>
      <w:r w:rsidRPr="00217FF6">
        <w:rPr>
          <w:rFonts w:hint="default"/>
          <w:sz w:val="24"/>
          <w:szCs w:val="24"/>
        </w:rPr>
        <w:t xml:space="preserve"> trên đoạn </w:t>
      </w:r>
      <w:r w:rsidRPr="00217FF6">
        <w:rPr>
          <w:rFonts w:hint="default"/>
          <w:position w:val="-14"/>
        </w:rPr>
        <w:object w:dxaOrig="505" w:dyaOrig="384" w14:anchorId="735C476B">
          <v:shape id="_x0000_i1026" type="#_x0000_t75" style="width:25.25pt;height:19.15pt" o:ole="">
            <v:imagedata r:id="rId10" o:title=""/>
          </v:shape>
          <o:OLEObject Type="Embed" ProgID="Equation.DSMT4" ShapeID="_x0000_i1026" DrawAspect="Content" ObjectID="_1733219266" r:id="rId11"/>
        </w:object>
      </w:r>
      <w:r w:rsidRPr="00217FF6">
        <w:rPr>
          <w:rFonts w:hint="default"/>
          <w:sz w:val="24"/>
          <w:szCs w:val="24"/>
        </w:rPr>
        <w:t xml:space="preserve"> bằng</w:t>
      </w:r>
    </w:p>
    <w:p w14:paraId="7D683BB0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1061" w:dyaOrig="364" w14:anchorId="362CC384">
          <v:shape id="_x0000_i1027" type="#_x0000_t75" style="width:52.85pt;height:18.25pt" o:ole="">
            <v:imagedata r:id="rId12" o:title=""/>
          </v:shape>
          <o:OLEObject Type="Embed" ProgID="Equation.DSMT4" ShapeID="_x0000_i1027" DrawAspect="Content" ObjectID="_1733219267" r:id="rId13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1151" w:dyaOrig="364" w14:anchorId="6E556B4D">
          <v:shape id="_x0000_i1028" type="#_x0000_t75" style="width:57.5pt;height:18.25pt" o:ole="">
            <v:imagedata r:id="rId14" o:title=""/>
          </v:shape>
          <o:OLEObject Type="Embed" ProgID="Equation.DSMT4" ShapeID="_x0000_i1028" DrawAspect="Content" ObjectID="_1733219268" r:id="rId15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970" w:dyaOrig="364" w14:anchorId="5E026CB2">
          <v:shape id="_x0000_i1029" type="#_x0000_t75" style="width:48.6pt;height:18.25pt" o:ole="">
            <v:imagedata r:id="rId16" o:title=""/>
          </v:shape>
          <o:OLEObject Type="Embed" ProgID="Equation.DSMT4" ShapeID="_x0000_i1029" DrawAspect="Content" ObjectID="_1733219269" r:id="rId17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1061" w:dyaOrig="364" w14:anchorId="1E10CF18">
          <v:shape id="_x0000_i1030" type="#_x0000_t75" style="width:52.85pt;height:18.25pt" o:ole="">
            <v:imagedata r:id="rId18" o:title=""/>
          </v:shape>
          <o:OLEObject Type="Embed" ProgID="Equation.DSMT4" ShapeID="_x0000_i1030" DrawAspect="Content" ObjectID="_1733219270" r:id="rId19"/>
        </w:object>
      </w:r>
    </w:p>
    <w:p w14:paraId="22C6D031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2. </w:t>
      </w:r>
      <w:r w:rsidRPr="00217FF6">
        <w:rPr>
          <w:rFonts w:hint="default"/>
          <w:sz w:val="24"/>
          <w:szCs w:val="24"/>
        </w:rPr>
        <w:t xml:space="preserve">Giá trị lớn nhất của hàm số </w:t>
      </w:r>
      <w:r w:rsidRPr="00217FF6">
        <w:rPr>
          <w:rFonts w:hint="default"/>
          <w:position w:val="-10"/>
        </w:rPr>
        <w:object w:dxaOrig="2080" w:dyaOrig="364" w14:anchorId="05E58AD0">
          <v:shape id="_x0000_i1031" type="#_x0000_t75" style="width:103.8pt;height:18.25pt" o:ole="">
            <v:imagedata r:id="rId20" o:title=""/>
          </v:shape>
          <o:OLEObject Type="Embed" ProgID="Equation.DSMT4" ShapeID="_x0000_i1031" DrawAspect="Content" ObjectID="_1733219271" r:id="rId21"/>
        </w:object>
      </w:r>
      <w:r w:rsidRPr="00217FF6">
        <w:rPr>
          <w:rFonts w:hint="default"/>
          <w:sz w:val="24"/>
          <w:szCs w:val="24"/>
        </w:rPr>
        <w:t xml:space="preserve"> trên đoạn </w:t>
      </w:r>
      <w:r w:rsidRPr="00217FF6">
        <w:rPr>
          <w:rFonts w:hint="default"/>
          <w:position w:val="-14"/>
        </w:rPr>
        <w:object w:dxaOrig="667" w:dyaOrig="384" w14:anchorId="520AFECA">
          <v:shape id="_x0000_i1032" type="#_x0000_t75" style="width:33.2pt;height:19.15pt" o:ole="">
            <v:imagedata r:id="rId22" o:title=""/>
          </v:shape>
          <o:OLEObject Type="Embed" ProgID="Equation.DSMT4" ShapeID="_x0000_i1032" DrawAspect="Content" ObjectID="_1733219272" r:id="rId23"/>
        </w:object>
      </w:r>
      <w:r w:rsidRPr="00217FF6">
        <w:rPr>
          <w:rFonts w:hint="default"/>
          <w:sz w:val="24"/>
          <w:szCs w:val="24"/>
        </w:rPr>
        <w:t>bằng:</w:t>
      </w:r>
    </w:p>
    <w:p w14:paraId="402DA804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07" w:dyaOrig="280" w14:anchorId="0ADD7230">
          <v:shape id="_x0000_i1033" type="#_x0000_t75" style="width:10.3pt;height:14.05pt" o:ole="">
            <v:imagedata r:id="rId24" o:title=""/>
          </v:shape>
          <o:OLEObject Type="Embed" ProgID="Equation.DSMT4" ShapeID="_x0000_i1033" DrawAspect="Content" ObjectID="_1733219273" r:id="rId2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82" w:dyaOrig="280" w14:anchorId="6C725701">
          <v:shape id="_x0000_i1034" type="#_x0000_t75" style="width:19.15pt;height:14.05pt" o:ole="">
            <v:imagedata r:id="rId26" o:title=""/>
          </v:shape>
          <o:OLEObject Type="Embed" ProgID="Equation.DSMT4" ShapeID="_x0000_i1034" DrawAspect="Content" ObjectID="_1733219274" r:id="rId2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74" w:dyaOrig="280" w14:anchorId="7980AAB6">
          <v:shape id="_x0000_i1035" type="#_x0000_t75" style="width:18.7pt;height:14.05pt" o:ole="">
            <v:imagedata r:id="rId28" o:title=""/>
          </v:shape>
          <o:OLEObject Type="Embed" ProgID="Equation.DSMT4" ShapeID="_x0000_i1035" DrawAspect="Content" ObjectID="_1733219275" r:id="rId2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47" w:dyaOrig="280" w14:anchorId="5821F0F1">
          <v:shape id="_x0000_i1036" type="#_x0000_t75" style="width:17.3pt;height:14.05pt" o:ole="">
            <v:imagedata r:id="rId30" o:title=""/>
          </v:shape>
          <o:OLEObject Type="Embed" ProgID="Equation.DSMT4" ShapeID="_x0000_i1036" DrawAspect="Content" ObjectID="_1733219276" r:id="rId31"/>
        </w:object>
      </w:r>
    </w:p>
    <w:p w14:paraId="32936E7B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3. </w:t>
      </w:r>
      <w:r w:rsidRPr="00217FF6">
        <w:rPr>
          <w:rFonts w:hint="default"/>
          <w:sz w:val="24"/>
          <w:szCs w:val="24"/>
        </w:rPr>
        <w:t xml:space="preserve">Thể tích khối lăng trụ  có diện tích đáy bằng </w:t>
      </w:r>
      <w:r w:rsidRPr="00217FF6">
        <w:rPr>
          <w:rFonts w:hint="default"/>
          <w:position w:val="-4"/>
        </w:rPr>
        <w:object w:dxaOrig="384" w:dyaOrig="300" w14:anchorId="29252BE3">
          <v:shape id="_x0000_i1037" type="#_x0000_t75" style="width:19.15pt;height:14.95pt" o:ole="">
            <v:imagedata r:id="rId32" o:title=""/>
          </v:shape>
          <o:OLEObject Type="Embed" ProgID="Equation.DSMT4" ShapeID="_x0000_i1037" DrawAspect="Content" ObjectID="_1733219277" r:id="rId33"/>
        </w:object>
      </w:r>
      <w:r w:rsidRPr="00217FF6">
        <w:rPr>
          <w:rFonts w:hint="default"/>
          <w:sz w:val="24"/>
          <w:szCs w:val="24"/>
        </w:rPr>
        <w:t xml:space="preserve"> và chiều cao bằng </w:t>
      </w:r>
      <w:r w:rsidRPr="00217FF6">
        <w:rPr>
          <w:rFonts w:hint="default"/>
          <w:position w:val="-4"/>
        </w:rPr>
        <w:object w:dxaOrig="310" w:dyaOrig="263" w14:anchorId="1211713E">
          <v:shape id="_x0000_i1038" type="#_x0000_t75" style="width:15.45pt;height:13.1pt" o:ole="">
            <v:imagedata r:id="rId34" o:title=""/>
          </v:shape>
          <o:OLEObject Type="Embed" ProgID="Equation.DSMT4" ShapeID="_x0000_i1038" DrawAspect="Content" ObjectID="_1733219278" r:id="rId35"/>
        </w:object>
      </w:r>
      <w:r w:rsidRPr="00217FF6">
        <w:rPr>
          <w:rFonts w:hint="default"/>
          <w:sz w:val="24"/>
          <w:szCs w:val="24"/>
        </w:rPr>
        <w:t xml:space="preserve"> là:</w:t>
      </w:r>
    </w:p>
    <w:p w14:paraId="5D023408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460" w:dyaOrig="317" w14:anchorId="42321FD4">
          <v:shape id="_x0000_i1039" type="#_x0000_t75" style="width:22.9pt;height:15.9pt" o:ole="">
            <v:imagedata r:id="rId36" o:title=""/>
          </v:shape>
          <o:OLEObject Type="Embed" ProgID="Equation.DSMT4" ShapeID="_x0000_i1039" DrawAspect="Content" ObjectID="_1733219279" r:id="rId37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460" w:dyaOrig="317" w14:anchorId="17FBECB9">
          <v:shape id="_x0000_i1040" type="#_x0000_t75" style="width:22.9pt;height:15.9pt" o:ole="">
            <v:imagedata r:id="rId38" o:title=""/>
          </v:shape>
          <o:OLEObject Type="Embed" ProgID="Equation.DSMT4" ShapeID="_x0000_i1040" DrawAspect="Content" ObjectID="_1733219280" r:id="rId39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460" w:dyaOrig="317" w14:anchorId="36B52D7B">
          <v:shape id="_x0000_i1041" type="#_x0000_t75" style="width:22.9pt;height:15.9pt" o:ole="">
            <v:imagedata r:id="rId40" o:title=""/>
          </v:shape>
          <o:OLEObject Type="Embed" ProgID="Equation.DSMT4" ShapeID="_x0000_i1041" DrawAspect="Content" ObjectID="_1733219281" r:id="rId41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47" w:dyaOrig="317" w14:anchorId="5F9E8AF8">
          <v:shape id="_x0000_i1042" type="#_x0000_t75" style="width:17.3pt;height:15.9pt" o:ole="">
            <v:imagedata r:id="rId42" o:title=""/>
          </v:shape>
          <o:OLEObject Type="Embed" ProgID="Equation.DSMT4" ShapeID="_x0000_i1042" DrawAspect="Content" ObjectID="_1733219282" r:id="rId43"/>
        </w:object>
      </w:r>
    </w:p>
    <w:p w14:paraId="3892FE75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4. </w:t>
      </w:r>
      <w:r w:rsidRPr="00217FF6">
        <w:rPr>
          <w:rFonts w:hint="default"/>
          <w:sz w:val="24"/>
          <w:szCs w:val="24"/>
        </w:rPr>
        <w:t xml:space="preserve">Cho biểu thức </w:t>
      </w:r>
      <w:r w:rsidRPr="00217FF6">
        <w:rPr>
          <w:rFonts w:hint="default"/>
          <w:position w:val="-10"/>
        </w:rPr>
        <w:object w:dxaOrig="1386" w:dyaOrig="515" w14:anchorId="60462A47">
          <v:shape id="_x0000_i1043" type="#_x0000_t75" style="width:69.2pt;height:25.7pt" o:ole="">
            <v:imagedata r:id="rId44" o:title=""/>
          </v:shape>
          <o:OLEObject Type="Embed" ProgID="Equation.DSMT4" ShapeID="_x0000_i1043" DrawAspect="Content" ObjectID="_1733219283" r:id="rId45"/>
        </w:object>
      </w:r>
      <w:r w:rsidRPr="00217FF6">
        <w:rPr>
          <w:rFonts w:hint="default"/>
          <w:sz w:val="24"/>
          <w:szCs w:val="24"/>
        </w:rPr>
        <w:t xml:space="preserve">, với </w:t>
      </w:r>
      <w:r w:rsidRPr="00217FF6">
        <w:rPr>
          <w:rFonts w:hint="default"/>
          <w:position w:val="-6"/>
        </w:rPr>
        <w:object w:dxaOrig="639" w:dyaOrig="309" w14:anchorId="7ED0CBFE">
          <v:shape id="_x0000_i1044" type="#_x0000_t75" style="width:31.8pt;height:15.45pt" o:ole="">
            <v:imagedata r:id="rId46" o:title=""/>
          </v:shape>
          <o:OLEObject Type="Embed" ProgID="Equation.DSMT4" ShapeID="_x0000_i1044" DrawAspect="Content" ObjectID="_1733219284" r:id="rId47"/>
        </w:object>
      </w:r>
      <w:r w:rsidRPr="00217FF6">
        <w:rPr>
          <w:rFonts w:hint="default"/>
          <w:sz w:val="24"/>
          <w:szCs w:val="24"/>
        </w:rPr>
        <w:t>. Mệnh đề nào dưới đây đúng?</w:t>
      </w:r>
    </w:p>
    <w:p w14:paraId="7A38A964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860" w:dyaOrig="551" w14:anchorId="2B2EC630">
          <v:shape id="_x0000_i1045" type="#_x0000_t75" style="width:43pt;height:27.6pt" o:ole="">
            <v:imagedata r:id="rId48" o:title=""/>
          </v:shape>
          <o:OLEObject Type="Embed" ProgID="Equation.DSMT4" ShapeID="_x0000_i1045" DrawAspect="Content" ObjectID="_1733219285" r:id="rId49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920" w:dyaOrig="551" w14:anchorId="3C75DD1B">
          <v:shape id="_x0000_i1046" type="#_x0000_t75" style="width:45.8pt;height:27.6pt" o:ole="">
            <v:imagedata r:id="rId50" o:title=""/>
          </v:shape>
          <o:OLEObject Type="Embed" ProgID="Equation.DSMT4" ShapeID="_x0000_i1046" DrawAspect="Content" ObjectID="_1733219286" r:id="rId51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920" w:dyaOrig="551" w14:anchorId="10B01B18">
          <v:shape id="_x0000_i1047" type="#_x0000_t75" style="width:45.8pt;height:27.6pt" o:ole="">
            <v:imagedata r:id="rId52" o:title=""/>
          </v:shape>
          <o:OLEObject Type="Embed" ProgID="Equation.DSMT4" ShapeID="_x0000_i1047" DrawAspect="Content" ObjectID="_1733219287" r:id="rId53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869" w:dyaOrig="551" w14:anchorId="4F0C29BB">
          <v:shape id="_x0000_i1048" type="#_x0000_t75" style="width:43.5pt;height:27.6pt" o:ole="">
            <v:imagedata r:id="rId54" o:title=""/>
          </v:shape>
          <o:OLEObject Type="Embed" ProgID="Equation.DSMT4" ShapeID="_x0000_i1048" DrawAspect="Content" ObjectID="_1733219288" r:id="rId55"/>
        </w:object>
      </w:r>
    </w:p>
    <w:p w14:paraId="05FB6A98" w14:textId="77777777" w:rsidR="00217FF6" w:rsidRPr="00217FF6" w:rsidRDefault="00670057" w:rsidP="00217FF6">
      <w:pPr>
        <w:pStyle w:val="Normal0"/>
        <w:spacing w:before="60"/>
        <w:rPr>
          <w:rFonts w:hint="default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5. </w:t>
      </w:r>
      <w:r w:rsidRPr="00217FF6">
        <w:rPr>
          <w:rFonts w:hint="default"/>
          <w:sz w:val="24"/>
          <w:szCs w:val="24"/>
        </w:rPr>
        <w:t>Tìm đạo hàm của hàm số:</w:t>
      </w:r>
      <w:r w:rsidRPr="00217FF6">
        <w:rPr>
          <w:rFonts w:hint="default"/>
          <w:position w:val="-24"/>
          <w:sz w:val="24"/>
          <w:szCs w:val="24"/>
        </w:rPr>
        <w:t xml:space="preserve"> </w:t>
      </w:r>
      <w:r w:rsidRPr="00217FF6">
        <w:rPr>
          <w:rFonts w:hint="default"/>
          <w:position w:val="-10"/>
        </w:rPr>
        <w:object w:dxaOrig="1314" w:dyaOrig="572" w14:anchorId="20A9C5C0">
          <v:shape id="_x0000_i1049" type="#_x0000_t75" style="width:65.9pt;height:28.5pt" o:ole="">
            <v:imagedata r:id="rId56" o:title=""/>
          </v:shape>
          <o:OLEObject Type="Embed" ProgID="Equation.DSMT4" ShapeID="_x0000_i1049" DrawAspect="Content" ObjectID="_1733219289" r:id="rId57"/>
        </w:object>
      </w:r>
      <w:r w:rsidR="00217FF6" w:rsidRPr="00217FF6">
        <w:rPr>
          <w:rFonts w:hint="default"/>
        </w:rPr>
        <w:t xml:space="preserve">  </w:t>
      </w:r>
    </w:p>
    <w:p w14:paraId="7A1B7C6F" w14:textId="7A0DF139" w:rsidR="00A77B3E" w:rsidRPr="00217FF6" w:rsidRDefault="00670057" w:rsidP="00217FF6">
      <w:pPr>
        <w:pStyle w:val="Normal0"/>
        <w:spacing w:before="60"/>
        <w:ind w:firstLine="720"/>
        <w:rPr>
          <w:rFonts w:hint="default"/>
        </w:rPr>
      </w:pPr>
      <w:r w:rsidRPr="00217FF6">
        <w:rPr>
          <w:rFonts w:eastAsia="Times New Roman" w:hint="default"/>
          <w:b/>
          <w:sz w:val="24"/>
        </w:rPr>
        <w:t>A.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10"/>
        </w:rPr>
        <w:object w:dxaOrig="1199" w:dyaOrig="525" w14:anchorId="2C140FEC">
          <v:shape id="_x0000_i1050" type="#_x0000_t75" style="width:59.85pt;height:26.2pt" o:ole="">
            <v:imagedata r:id="rId58" o:title=""/>
          </v:shape>
          <o:OLEObject Type="Embed" ProgID="Equation.DSMT4" ShapeID="_x0000_i1050" DrawAspect="Content" ObjectID="_1733219290" r:id="rId59"/>
        </w:object>
      </w:r>
      <w:r w:rsidR="00217FF6" w:rsidRPr="00217FF6">
        <w:rPr>
          <w:rFonts w:hint="default"/>
        </w:rPr>
        <w:tab/>
      </w:r>
      <w:r w:rsidRPr="00217FF6">
        <w:rPr>
          <w:rFonts w:eastAsia="Times New Roman" w:hint="default"/>
          <w:b/>
          <w:sz w:val="24"/>
        </w:rPr>
        <w:t>B.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10"/>
        </w:rPr>
        <w:object w:dxaOrig="1049" w:dyaOrig="525" w14:anchorId="18B39AEB">
          <v:shape id="_x0000_i1051" type="#_x0000_t75" style="width:52.35pt;height:26.2pt" o:ole="">
            <v:imagedata r:id="rId60" o:title=""/>
          </v:shape>
          <o:OLEObject Type="Embed" ProgID="Equation.DSMT4" ShapeID="_x0000_i1051" DrawAspect="Content" ObjectID="_1733219291" r:id="rId61"/>
        </w:object>
      </w:r>
      <w:r w:rsidR="00217FF6" w:rsidRPr="00217FF6">
        <w:rPr>
          <w:rFonts w:hint="default"/>
        </w:rPr>
        <w:tab/>
      </w:r>
      <w:r w:rsidR="00217FF6" w:rsidRPr="00217FF6">
        <w:rPr>
          <w:rFonts w:hint="default"/>
        </w:rPr>
        <w:tab/>
      </w:r>
      <w:r w:rsidRPr="00217FF6">
        <w:rPr>
          <w:rFonts w:eastAsia="Times New Roman" w:hint="default"/>
          <w:b/>
          <w:sz w:val="24"/>
        </w:rPr>
        <w:t>C.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10"/>
        </w:rPr>
        <w:object w:dxaOrig="1010" w:dyaOrig="525" w14:anchorId="3D4AD61B">
          <v:shape id="_x0000_i1052" type="#_x0000_t75" style="width:50.5pt;height:26.2pt" o:ole="">
            <v:imagedata r:id="rId62" o:title=""/>
          </v:shape>
          <o:OLEObject Type="Embed" ProgID="Equation.DSMT4" ShapeID="_x0000_i1052" DrawAspect="Content" ObjectID="_1733219292" r:id="rId63"/>
        </w:object>
      </w:r>
      <w:r w:rsidR="00217FF6" w:rsidRPr="00217FF6">
        <w:rPr>
          <w:rFonts w:hint="default"/>
        </w:rPr>
        <w:tab/>
      </w:r>
      <w:r w:rsidR="00217FF6" w:rsidRPr="00217FF6">
        <w:rPr>
          <w:rFonts w:hint="default"/>
        </w:rPr>
        <w:tab/>
      </w:r>
      <w:r w:rsidRPr="00217FF6">
        <w:rPr>
          <w:rFonts w:eastAsia="Times New Roman" w:hint="default"/>
          <w:b/>
          <w:sz w:val="24"/>
        </w:rPr>
        <w:t>D.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10"/>
        </w:rPr>
        <w:object w:dxaOrig="1049" w:dyaOrig="525" w14:anchorId="7B048E24">
          <v:shape id="_x0000_i1053" type="#_x0000_t75" style="width:52.35pt;height:26.2pt" o:ole="">
            <v:imagedata r:id="rId64" o:title=""/>
          </v:shape>
          <o:OLEObject Type="Embed" ProgID="Equation.DSMT4" ShapeID="_x0000_i1053" DrawAspect="Content" ObjectID="_1733219293" r:id="rId65"/>
        </w:object>
      </w:r>
    </w:p>
    <w:p w14:paraId="0B81A83C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6. </w:t>
      </w:r>
      <w:r w:rsidRPr="00217FF6">
        <w:rPr>
          <w:rFonts w:hint="default"/>
          <w:sz w:val="24"/>
          <w:szCs w:val="24"/>
        </w:rPr>
        <w:t xml:space="preserve">Cho hình chóp S.ABCD có đáy là hình vuông cạnh </w:t>
      </w:r>
      <w:r w:rsidRPr="00217FF6">
        <w:rPr>
          <w:rFonts w:hint="default"/>
          <w:position w:val="-10"/>
        </w:rPr>
        <w:object w:dxaOrig="1919" w:dyaOrig="384" w14:anchorId="78CDEE17">
          <v:shape id="_x0000_i1054" type="#_x0000_t75" style="width:95.85pt;height:19.15pt" o:ole="">
            <v:imagedata r:id="rId66" o:title=""/>
          </v:shape>
          <o:OLEObject Type="Embed" ProgID="Equation.DSMT4" ShapeID="_x0000_i1054" DrawAspect="Content" ObjectID="_1733219294" r:id="rId67"/>
        </w:object>
      </w:r>
      <w:r w:rsidRPr="00217FF6">
        <w:rPr>
          <w:rFonts w:hint="default"/>
          <w:sz w:val="24"/>
          <w:szCs w:val="24"/>
        </w:rPr>
        <w:t xml:space="preserve">, cạnh bên </w:t>
      </w:r>
      <w:r w:rsidRPr="00217FF6">
        <w:rPr>
          <w:rFonts w:hint="default"/>
          <w:position w:val="-6"/>
        </w:rPr>
        <w:object w:dxaOrig="384" w:dyaOrig="263" w14:anchorId="0F33E1AB">
          <v:shape id="_x0000_i1055" type="#_x0000_t75" style="width:19.15pt;height:13.1pt" o:ole="">
            <v:imagedata r:id="rId68" o:title=""/>
          </v:shape>
          <o:OLEObject Type="Embed" ProgID="Equation.DSMT4" ShapeID="_x0000_i1055" DrawAspect="Content" ObjectID="_1733219295" r:id="rId69"/>
        </w:object>
      </w:r>
      <w:r w:rsidRPr="00217FF6">
        <w:rPr>
          <w:rFonts w:hint="default"/>
          <w:sz w:val="24"/>
          <w:szCs w:val="24"/>
        </w:rPr>
        <w:t xml:space="preserve"> tạo với mặt phẳng đáy một góc </w:t>
      </w:r>
      <w:r w:rsidRPr="00217FF6">
        <w:rPr>
          <w:rFonts w:hint="default"/>
          <w:position w:val="-6"/>
        </w:rPr>
        <w:object w:dxaOrig="384" w:dyaOrig="336" w14:anchorId="54651398">
          <v:shape id="_x0000_i1056" type="#_x0000_t75" style="width:19.15pt;height:16.85pt" o:ole="">
            <v:imagedata r:id="rId70" o:title=""/>
          </v:shape>
          <o:OLEObject Type="Embed" ProgID="Equation.DSMT4" ShapeID="_x0000_i1056" DrawAspect="Content" ObjectID="_1733219296" r:id="rId71"/>
        </w:object>
      </w:r>
      <w:r w:rsidRPr="00217FF6">
        <w:rPr>
          <w:rFonts w:hint="default"/>
          <w:sz w:val="24"/>
          <w:szCs w:val="24"/>
        </w:rPr>
        <w:t xml:space="preserve">. Tính thể tích khối chóp </w:t>
      </w:r>
      <w:r w:rsidRPr="00217FF6">
        <w:rPr>
          <w:rFonts w:hint="default"/>
          <w:position w:val="-6"/>
        </w:rPr>
        <w:object w:dxaOrig="937" w:dyaOrig="263" w14:anchorId="44AD8A15">
          <v:shape id="_x0000_i1057" type="#_x0000_t75" style="width:46.75pt;height:13.1pt" o:ole="">
            <v:imagedata r:id="rId72" o:title=""/>
          </v:shape>
          <o:OLEObject Type="Embed" ProgID="Equation.DSMT4" ShapeID="_x0000_i1057" DrawAspect="Content" ObjectID="_1733219297" r:id="rId73"/>
        </w:object>
      </w:r>
      <w:r w:rsidRPr="00217FF6">
        <w:rPr>
          <w:rFonts w:hint="default"/>
          <w:sz w:val="24"/>
          <w:szCs w:val="24"/>
        </w:rPr>
        <w:t>.</w:t>
      </w:r>
    </w:p>
    <w:p w14:paraId="081FCDA8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634" w:dyaOrig="694" w14:anchorId="509715A1">
          <v:shape id="_x0000_i1058" type="#_x0000_t75" style="width:31.8pt;height:34.6pt" o:ole="">
            <v:imagedata r:id="rId74" o:title=""/>
          </v:shape>
          <o:OLEObject Type="Embed" ProgID="Equation.DSMT4" ShapeID="_x0000_i1058" DrawAspect="Content" ObjectID="_1733219298" r:id="rId75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634" w:dyaOrig="694" w14:anchorId="4F259EB3">
          <v:shape id="_x0000_i1059" type="#_x0000_t75" style="width:31.8pt;height:34.6pt" o:ole="">
            <v:imagedata r:id="rId76" o:title=""/>
          </v:shape>
          <o:OLEObject Type="Embed" ProgID="Equation.DSMT4" ShapeID="_x0000_i1059" DrawAspect="Content" ObjectID="_1733219299" r:id="rId77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600" w:dyaOrig="364" w14:anchorId="7146115D">
          <v:shape id="_x0000_i1060" type="#_x0000_t75" style="width:29.9pt;height:18.25pt" o:ole="">
            <v:imagedata r:id="rId78" o:title=""/>
          </v:shape>
          <o:OLEObject Type="Embed" ProgID="Equation.DSMT4" ShapeID="_x0000_i1060" DrawAspect="Content" ObjectID="_1733219300" r:id="rId79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600" w:dyaOrig="337" w14:anchorId="281522E9">
          <v:shape id="_x0000_i1061" type="#_x0000_t75" style="width:29.9pt;height:16.85pt" o:ole="">
            <v:imagedata r:id="rId80" o:title=""/>
          </v:shape>
          <o:OLEObject Type="Embed" ProgID="Equation.DSMT4" ShapeID="_x0000_i1061" DrawAspect="Content" ObjectID="_1733219301" r:id="rId81"/>
        </w:object>
      </w:r>
      <w:r w:rsidRPr="00217FF6">
        <w:rPr>
          <w:color w:val="000000"/>
        </w:rPr>
        <w:t>.</w:t>
      </w:r>
    </w:p>
    <w:p w14:paraId="472160ED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7. </w:t>
      </w:r>
      <w:r w:rsidRPr="00217FF6">
        <w:rPr>
          <w:rFonts w:hint="default"/>
          <w:sz w:val="24"/>
          <w:szCs w:val="24"/>
          <w:lang w:val="nl-NL"/>
        </w:rPr>
        <w:t>Tổng tất cả các nghiệm nguyên của</w:t>
      </w:r>
      <w:r w:rsidRPr="00217FF6">
        <w:rPr>
          <w:rFonts w:hint="default"/>
          <w:b/>
          <w:bCs/>
          <w:sz w:val="24"/>
          <w:szCs w:val="24"/>
          <w:lang w:val="nl-NL"/>
        </w:rPr>
        <w:t xml:space="preserve"> </w:t>
      </w:r>
      <w:r w:rsidRPr="00217FF6">
        <w:rPr>
          <w:rFonts w:hint="default"/>
          <w:sz w:val="24"/>
          <w:szCs w:val="24"/>
        </w:rPr>
        <w:t xml:space="preserve">bất phương trình </w:t>
      </w:r>
      <w:r w:rsidRPr="00217FF6">
        <w:rPr>
          <w:rFonts w:hint="default"/>
          <w:position w:val="-6"/>
        </w:rPr>
        <w:object w:dxaOrig="1060" w:dyaOrig="364" w14:anchorId="4DE8FD84">
          <v:shape id="_x0000_i1062" type="#_x0000_t75" style="width:52.85pt;height:18.25pt" o:ole="">
            <v:imagedata r:id="rId82" o:title=""/>
          </v:shape>
          <o:OLEObject Type="Embed" ProgID="Equation.DSMT4" ShapeID="_x0000_i1062" DrawAspect="Content" ObjectID="_1733219302" r:id="rId83"/>
        </w:object>
      </w:r>
      <w:r w:rsidRPr="00217FF6">
        <w:rPr>
          <w:rFonts w:hint="default"/>
          <w:position w:val="-6"/>
          <w:sz w:val="24"/>
          <w:szCs w:val="24"/>
        </w:rPr>
        <w:t xml:space="preserve"> </w:t>
      </w:r>
      <w:r w:rsidRPr="00217FF6">
        <w:rPr>
          <w:rFonts w:hint="default"/>
          <w:sz w:val="24"/>
          <w:szCs w:val="24"/>
        </w:rPr>
        <w:t>bằng:</w:t>
      </w:r>
    </w:p>
    <w:p w14:paraId="66903518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color w:val="000000"/>
        </w:rPr>
        <w:t>Vô số</w:t>
      </w:r>
      <w:r w:rsidRPr="00217FF6">
        <w:rPr>
          <w:color w:val="000000"/>
          <w:lang w:val="vi-VN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37" w:dyaOrig="280" w14:anchorId="7E52859E">
          <v:shape id="_x0000_i1063" type="#_x0000_t75" style="width:16.85pt;height:14.05pt" o:ole="">
            <v:imagedata r:id="rId84" o:title=""/>
          </v:shape>
          <o:OLEObject Type="Embed" ProgID="Equation.DSMT4" ShapeID="_x0000_i1063" DrawAspect="Content" ObjectID="_1733219303" r:id="rId85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42" w:dyaOrig="280" w14:anchorId="3EDD0858">
          <v:shape id="_x0000_i1064" type="#_x0000_t75" style="width:12.15pt;height:14.05pt" o:ole="">
            <v:imagedata r:id="rId86" o:title=""/>
          </v:shape>
          <o:OLEObject Type="Embed" ProgID="Equation.DSMT4" ShapeID="_x0000_i1064" DrawAspect="Content" ObjectID="_1733219304" r:id="rId87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42" w:dyaOrig="280" w14:anchorId="4095DAE1">
          <v:shape id="_x0000_i1065" type="#_x0000_t75" style="width:12.15pt;height:14.05pt" o:ole="">
            <v:imagedata r:id="rId88" o:title=""/>
          </v:shape>
          <o:OLEObject Type="Embed" ProgID="Equation.DSMT4" ShapeID="_x0000_i1065" DrawAspect="Content" ObjectID="_1733219305" r:id="rId89"/>
        </w:object>
      </w:r>
    </w:p>
    <w:p w14:paraId="4551C11F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8. </w:t>
      </w:r>
      <w:r w:rsidRPr="00217FF6">
        <w:rPr>
          <w:rFonts w:hint="default"/>
          <w:sz w:val="24"/>
          <w:szCs w:val="24"/>
        </w:rPr>
        <w:t xml:space="preserve">Tìm tập xác định </w:t>
      </w:r>
      <w:r w:rsidRPr="00217FF6">
        <w:rPr>
          <w:rFonts w:hint="default"/>
          <w:position w:val="-4"/>
        </w:rPr>
        <w:object w:dxaOrig="242" w:dyaOrig="242" w14:anchorId="4FFACB72">
          <v:shape id="_x0000_i1066" type="#_x0000_t75" style="width:12.15pt;height:12.15pt" o:ole="">
            <v:imagedata r:id="rId90" o:title=""/>
          </v:shape>
          <o:OLEObject Type="Embed" ProgID="Equation.DSMT4" ShapeID="_x0000_i1066" DrawAspect="Content" ObjectID="_1733219306" r:id="rId91"/>
        </w:object>
      </w:r>
      <w:r w:rsidRPr="00217FF6">
        <w:rPr>
          <w:rFonts w:hint="default"/>
          <w:sz w:val="24"/>
          <w:szCs w:val="24"/>
        </w:rPr>
        <w:t xml:space="preserve"> của hàm số </w:t>
      </w:r>
      <w:r w:rsidRPr="00217FF6">
        <w:rPr>
          <w:rFonts w:hint="default"/>
          <w:position w:val="-16"/>
        </w:rPr>
        <w:object w:dxaOrig="1445" w:dyaOrig="485" w14:anchorId="635BA8DB">
          <v:shape id="_x0000_i1067" type="#_x0000_t75" style="width:72.45pt;height:24.3pt" o:ole="">
            <v:imagedata r:id="rId92" o:title=""/>
          </v:shape>
          <o:OLEObject Type="Embed" ProgID="Equation.DSMT4" ShapeID="_x0000_i1067" DrawAspect="Content" ObjectID="_1733219307" r:id="rId93"/>
        </w:object>
      </w:r>
      <w:r w:rsidRPr="00217FF6">
        <w:rPr>
          <w:rFonts w:hint="default"/>
          <w:sz w:val="24"/>
          <w:szCs w:val="24"/>
        </w:rPr>
        <w:t>.</w:t>
      </w:r>
    </w:p>
    <w:p w14:paraId="4F04F95C" w14:textId="4866515E" w:rsidR="00A77B3E" w:rsidRPr="00217FF6" w:rsidRDefault="00670057">
      <w:pPr>
        <w:tabs>
          <w:tab w:val="left" w:pos="280"/>
          <w:tab w:val="left" w:pos="524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626" w:dyaOrig="392" w14:anchorId="4E69CE99">
          <v:shape id="_x0000_i1068" type="#_x0000_t75" style="width:31.3pt;height:19.65pt" o:ole="">
            <v:imagedata r:id="rId94" o:title=""/>
          </v:shape>
          <o:OLEObject Type="Embed" ProgID="Equation.DSMT4" ShapeID="_x0000_i1068" DrawAspect="Content" ObjectID="_1733219308" r:id="rId95"/>
        </w:object>
      </w:r>
      <w:r w:rsidR="00217FF6" w:rsidRPr="00217FF6">
        <w:rPr>
          <w:rFonts w:eastAsia="Calibri"/>
          <w:b/>
          <w:sz w:val="20"/>
          <w:szCs w:val="20"/>
        </w:rPr>
        <w:t xml:space="preserve">                          </w:t>
      </w:r>
      <w:r w:rsidRPr="00217FF6">
        <w:rPr>
          <w:b/>
        </w:rPr>
        <w:t>B.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699" w:dyaOrig="272" w14:anchorId="4C2792C8">
          <v:shape id="_x0000_i1069" type="#_x0000_t75" style="width:35.05pt;height:13.55pt" o:ole="">
            <v:imagedata r:id="rId96" o:title=""/>
          </v:shape>
          <o:OLEObject Type="Embed" ProgID="Equation.DSMT4" ShapeID="_x0000_i1069" DrawAspect="Content" ObjectID="_1733219309" r:id="rId97"/>
        </w:object>
      </w:r>
      <w:r w:rsidR="00217FF6" w:rsidRPr="00217FF6">
        <w:rPr>
          <w:b/>
        </w:rPr>
        <w:t xml:space="preserve">                             </w:t>
      </w:r>
      <w:r w:rsidRPr="00217FF6">
        <w:rPr>
          <w:b/>
        </w:rPr>
        <w:t>C.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2199" w:dyaOrig="392" w14:anchorId="2536DC46">
          <v:shape id="_x0000_i1070" type="#_x0000_t75" style="width:109.85pt;height:19.65pt" o:ole="">
            <v:imagedata r:id="rId98" o:title=""/>
          </v:shape>
          <o:OLEObject Type="Embed" ProgID="Equation.DSMT4" ShapeID="_x0000_i1070" DrawAspect="Content" ObjectID="_1733219310" r:id="rId9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1427" w:dyaOrig="392" w14:anchorId="44AD2632">
          <v:shape id="_x0000_i1071" type="#_x0000_t75" style="width:71.55pt;height:19.65pt" o:ole="">
            <v:imagedata r:id="rId100" o:title=""/>
          </v:shape>
          <o:OLEObject Type="Embed" ProgID="Equation.DSMT4" ShapeID="_x0000_i1071" DrawAspect="Content" ObjectID="_1733219311" r:id="rId101"/>
        </w:object>
      </w:r>
    </w:p>
    <w:p w14:paraId="0CDF2A3F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9. </w:t>
      </w:r>
      <w:r w:rsidRPr="00217FF6">
        <w:rPr>
          <w:rFonts w:hint="default"/>
          <w:sz w:val="24"/>
          <w:szCs w:val="24"/>
        </w:rPr>
        <w:t xml:space="preserve">Nguyên hàm của hàm số </w:t>
      </w:r>
      <w:r w:rsidRPr="00217FF6">
        <w:rPr>
          <w:rFonts w:hint="default"/>
          <w:position w:val="-14"/>
        </w:rPr>
        <w:object w:dxaOrig="1394" w:dyaOrig="412" w14:anchorId="419F31EB">
          <v:shape id="_x0000_i1072" type="#_x0000_t75" style="width:69.65pt;height:20.55pt" o:ole="">
            <v:imagedata r:id="rId102" o:title=""/>
          </v:shape>
          <o:OLEObject Type="Embed" ProgID="Equation.DSMT4" ShapeID="_x0000_i1072" DrawAspect="Content" ObjectID="_1733219312" r:id="rId103"/>
        </w:object>
      </w:r>
      <w:r w:rsidRPr="00217FF6">
        <w:rPr>
          <w:rFonts w:hint="default"/>
          <w:sz w:val="24"/>
          <w:szCs w:val="24"/>
        </w:rPr>
        <w:t xml:space="preserve"> là</w:t>
      </w:r>
    </w:p>
    <w:p w14:paraId="686474F9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24"/>
          <w:sz w:val="20"/>
          <w:szCs w:val="20"/>
        </w:rPr>
        <w:object w:dxaOrig="1554" w:dyaOrig="620" w14:anchorId="134AD17A">
          <v:shape id="_x0000_i1073" type="#_x0000_t75" style="width:77.6pt;height:30.85pt" o:ole="">
            <v:imagedata r:id="rId104" o:title=""/>
          </v:shape>
          <o:OLEObject Type="Embed" ProgID="Equation.DSMT4" ShapeID="_x0000_i1073" DrawAspect="Content" ObjectID="_1733219313" r:id="rId10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1172" w:dyaOrig="317" w14:anchorId="3852E546">
          <v:shape id="_x0000_i1074" type="#_x0000_t75" style="width:58.45pt;height:15.9pt" o:ole="">
            <v:imagedata r:id="rId106" o:title=""/>
          </v:shape>
          <o:OLEObject Type="Embed" ProgID="Equation.DSMT4" ShapeID="_x0000_i1074" DrawAspect="Content" ObjectID="_1733219314" r:id="rId10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1050" w:dyaOrig="317" w14:anchorId="5F3291DC">
          <v:shape id="_x0000_i1075" type="#_x0000_t75" style="width:52.35pt;height:15.9pt" o:ole="">
            <v:imagedata r:id="rId108" o:title=""/>
          </v:shape>
          <o:OLEObject Type="Embed" ProgID="Equation.DSMT4" ShapeID="_x0000_i1075" DrawAspect="Content" ObjectID="_1733219315" r:id="rId10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1120" w:dyaOrig="317" w14:anchorId="32128030">
          <v:shape id="_x0000_i1076" type="#_x0000_t75" style="width:56.1pt;height:15.9pt" o:ole="">
            <v:imagedata r:id="rId110" o:title=""/>
          </v:shape>
          <o:OLEObject Type="Embed" ProgID="Equation.DSMT4" ShapeID="_x0000_i1076" DrawAspect="Content" ObjectID="_1733219316" r:id="rId111"/>
        </w:object>
      </w:r>
    </w:p>
    <w:p w14:paraId="70E8563C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10. </w:t>
      </w:r>
      <w:r w:rsidRPr="00217FF6">
        <w:rPr>
          <w:rFonts w:hint="default"/>
          <w:sz w:val="24"/>
          <w:szCs w:val="24"/>
        </w:rPr>
        <w:t xml:space="preserve">Một khối trụ có chiều cao bằng </w:t>
      </w:r>
      <w:r w:rsidRPr="00217FF6">
        <w:rPr>
          <w:rFonts w:hint="default"/>
          <w:position w:val="-4"/>
        </w:rPr>
        <w:object w:dxaOrig="206" w:dyaOrig="263" w14:anchorId="0ACC6E0F">
          <v:shape id="_x0000_i1077" type="#_x0000_t75" style="width:10.3pt;height:13.1pt" o:ole="">
            <v:imagedata r:id="rId112" o:title=""/>
          </v:shape>
          <o:OLEObject Type="Embed" ProgID="Equation.DSMT4" ShapeID="_x0000_i1077" DrawAspect="Content" ObjectID="_1733219317" r:id="rId113"/>
        </w:object>
      </w:r>
      <w:r w:rsidRPr="00217FF6">
        <w:rPr>
          <w:rFonts w:hint="default"/>
          <w:sz w:val="24"/>
          <w:szCs w:val="24"/>
        </w:rPr>
        <w:t xml:space="preserve">, thể tích bằng </w:t>
      </w:r>
      <w:r w:rsidRPr="00217FF6">
        <w:rPr>
          <w:rFonts w:hint="default"/>
          <w:position w:val="-6"/>
        </w:rPr>
        <w:object w:dxaOrig="431" w:dyaOrig="263" w14:anchorId="5FA6E6E6">
          <v:shape id="_x0000_i1078" type="#_x0000_t75" style="width:21.5pt;height:13.1pt" o:ole="">
            <v:imagedata r:id="rId114" o:title=""/>
          </v:shape>
          <o:OLEObject Type="Embed" ProgID="Equation.DSMT4" ShapeID="_x0000_i1078" DrawAspect="Content" ObjectID="_1733219318" r:id="rId115"/>
        </w:object>
      </w:r>
      <w:r w:rsidRPr="00217FF6">
        <w:rPr>
          <w:rFonts w:hint="default"/>
          <w:sz w:val="24"/>
          <w:szCs w:val="24"/>
        </w:rPr>
        <w:t>. Bán kính đáy của khối trụ bằng</w:t>
      </w:r>
    </w:p>
    <w:p w14:paraId="1C413D93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06" w:dyaOrig="262" w14:anchorId="20F50143">
          <v:shape id="_x0000_i1079" type="#_x0000_t75" style="width:10.3pt;height:13.1pt" o:ole="">
            <v:imagedata r:id="rId116" o:title=""/>
          </v:shape>
          <o:OLEObject Type="Embed" ProgID="Equation.DSMT4" ShapeID="_x0000_i1079" DrawAspect="Content" ObjectID="_1733219319" r:id="rId117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187" w:dyaOrig="263" w14:anchorId="723E3CE8">
          <v:shape id="_x0000_i1080" type="#_x0000_t75" style="width:9.35pt;height:13.1pt" o:ole="">
            <v:imagedata r:id="rId118" o:title=""/>
          </v:shape>
          <o:OLEObject Type="Embed" ProgID="Equation.DSMT4" ShapeID="_x0000_i1080" DrawAspect="Content" ObjectID="_1733219320" r:id="rId119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485" w:dyaOrig="356" w14:anchorId="58B37AC1">
          <v:shape id="_x0000_i1081" type="#_x0000_t75" style="width:24.3pt;height:17.75pt" o:ole="">
            <v:imagedata r:id="rId120" o:title=""/>
          </v:shape>
          <o:OLEObject Type="Embed" ProgID="Equation.DSMT4" ShapeID="_x0000_i1081" DrawAspect="Content" ObjectID="_1733219321" r:id="rId121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187" w:dyaOrig="263" w14:anchorId="78791C4C">
          <v:shape id="_x0000_i1082" type="#_x0000_t75" style="width:9.35pt;height:13.1pt" o:ole="">
            <v:imagedata r:id="rId122" o:title=""/>
          </v:shape>
          <o:OLEObject Type="Embed" ProgID="Equation.DSMT4" ShapeID="_x0000_i1082" DrawAspect="Content" ObjectID="_1733219322" r:id="rId123"/>
        </w:object>
      </w:r>
      <w:r w:rsidRPr="00217FF6">
        <w:rPr>
          <w:color w:val="000000"/>
        </w:rPr>
        <w:t>.</w:t>
      </w:r>
    </w:p>
    <w:p w14:paraId="0DE3FAF6" w14:textId="77777777" w:rsidR="0015143E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11. </w:t>
      </w:r>
      <w:r w:rsidRPr="00217FF6">
        <w:rPr>
          <w:rFonts w:hint="default"/>
          <w:sz w:val="24"/>
          <w:szCs w:val="24"/>
        </w:rPr>
        <w:t xml:space="preserve">Cho hàm số </w:t>
      </w:r>
      <w:r w:rsidRPr="00217FF6">
        <w:rPr>
          <w:rFonts w:hint="default"/>
          <w:position w:val="-14"/>
        </w:rPr>
        <w:object w:dxaOrig="592" w:dyaOrig="400" w14:anchorId="593F75CF">
          <v:shape id="_x0000_i1083" type="#_x0000_t75" style="width:29.45pt;height:20.1pt" o:ole="">
            <v:imagedata r:id="rId124" o:title=""/>
          </v:shape>
          <o:OLEObject Type="Embed" ProgID="Equation.DSMT4" ShapeID="_x0000_i1083" DrawAspect="Content" ObjectID="_1733219323" r:id="rId125"/>
        </w:object>
      </w:r>
      <w:r w:rsidRPr="00217FF6">
        <w:rPr>
          <w:rFonts w:hint="default"/>
          <w:sz w:val="24"/>
          <w:szCs w:val="24"/>
        </w:rPr>
        <w:t xml:space="preserve"> có bảng biến thiên như sau</w:t>
      </w:r>
    </w:p>
    <w:p w14:paraId="7E1F5893" w14:textId="0BBABF3A" w:rsidR="00D124A9" w:rsidRPr="00217FF6" w:rsidRDefault="00DD7B59" w:rsidP="00D124A9">
      <w:pPr>
        <w:pStyle w:val="Normal0"/>
        <w:spacing w:before="60"/>
        <w:jc w:val="center"/>
        <w:rPr>
          <w:rFonts w:hint="default"/>
          <w:sz w:val="24"/>
          <w:szCs w:val="24"/>
          <w:lang w:val="fr-FR"/>
        </w:rPr>
      </w:pPr>
      <w:r>
        <w:rPr>
          <w:noProof/>
        </w:rPr>
        <w:pict w14:anchorId="72977D1C">
          <v:shape id="Picture 257" o:spid="_x0000_i1084" type="#_x0000_t75" style="width:330.55pt;height:80.4pt;mso-wrap-distance-left:0;mso-wrap-distance-top:0;mso-wrap-distance-right:0;mso-wrap-distance-bottom:0">
            <v:imagedata r:id="rId126" o:title=""/>
          </v:shape>
        </w:pict>
      </w:r>
    </w:p>
    <w:p w14:paraId="7BEBF585" w14:textId="40B15CB6" w:rsidR="00A77B3E" w:rsidRPr="00217FF6" w:rsidRDefault="00670057" w:rsidP="00217FF6">
      <w:pPr>
        <w:pStyle w:val="Normal0"/>
        <w:spacing w:before="60"/>
        <w:ind w:firstLine="280"/>
        <w:rPr>
          <w:rFonts w:hint="default"/>
        </w:rPr>
      </w:pPr>
      <w:r w:rsidRPr="00217FF6">
        <w:rPr>
          <w:rFonts w:hint="default"/>
          <w:sz w:val="24"/>
          <w:szCs w:val="24"/>
          <w:lang w:val="fr-FR"/>
        </w:rPr>
        <w:t>Tổng số tiệm cận đứng và tiệm cận ngang của đồ thị hàm số đã cho là</w:t>
      </w:r>
      <w:r w:rsidR="00217FF6" w:rsidRPr="00217FF6">
        <w:rPr>
          <w:rFonts w:hint="default"/>
          <w:sz w:val="24"/>
          <w:szCs w:val="24"/>
          <w:lang w:val="fr-FR"/>
        </w:rPr>
        <w:t> :</w:t>
      </w:r>
      <w:r w:rsidRPr="00217FF6">
        <w:rPr>
          <w:rFonts w:eastAsia="Times New Roman" w:hint="default"/>
          <w:b/>
          <w:sz w:val="24"/>
        </w:rPr>
        <w:tab/>
        <w:t>A.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4"/>
        </w:rPr>
        <w:object w:dxaOrig="206" w:dyaOrig="242" w14:anchorId="38A77F21">
          <v:shape id="_x0000_i1085" type="#_x0000_t75" style="width:10.3pt;height:12.15pt" o:ole="">
            <v:imagedata r:id="rId127" o:title=""/>
          </v:shape>
          <o:OLEObject Type="Embed" ProgID="Equation.DSMT4" ShapeID="_x0000_i1085" DrawAspect="Content" ObjectID="_1733219324" r:id="rId128"/>
        </w:object>
      </w:r>
      <w:r w:rsidRPr="00217FF6">
        <w:rPr>
          <w:rFonts w:hint="default"/>
          <w:color w:val="000000"/>
          <w:sz w:val="24"/>
          <w:szCs w:val="24"/>
        </w:rPr>
        <w:t>.</w:t>
      </w:r>
      <w:r w:rsidRPr="00217FF6">
        <w:rPr>
          <w:rFonts w:eastAsia="Times New Roman" w:hint="default"/>
          <w:b/>
          <w:sz w:val="24"/>
        </w:rPr>
        <w:tab/>
        <w:t>B.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4"/>
        </w:rPr>
        <w:object w:dxaOrig="206" w:dyaOrig="242" w14:anchorId="0CC4D475">
          <v:shape id="_x0000_i1086" type="#_x0000_t75" style="width:10.3pt;height:12.15pt" o:ole="">
            <v:imagedata r:id="rId129" o:title=""/>
          </v:shape>
          <o:OLEObject Type="Embed" ProgID="Equation.DSMT4" ShapeID="_x0000_i1086" DrawAspect="Content" ObjectID="_1733219325" r:id="rId130"/>
        </w:object>
      </w:r>
      <w:r w:rsidRPr="00217FF6">
        <w:rPr>
          <w:rFonts w:hint="default"/>
          <w:color w:val="000000"/>
          <w:sz w:val="24"/>
          <w:szCs w:val="24"/>
        </w:rPr>
        <w:t>.</w:t>
      </w:r>
      <w:r w:rsidRPr="00217FF6">
        <w:rPr>
          <w:rFonts w:eastAsia="Times New Roman" w:hint="default"/>
          <w:b/>
          <w:sz w:val="24"/>
        </w:rPr>
        <w:tab/>
        <w:t>C.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6"/>
        </w:rPr>
        <w:object w:dxaOrig="187" w:dyaOrig="291" w14:anchorId="76173A35">
          <v:shape id="_x0000_i1087" type="#_x0000_t75" style="width:9.35pt;height:14.5pt" o:ole="">
            <v:imagedata r:id="rId131" o:title=""/>
          </v:shape>
          <o:OLEObject Type="Embed" ProgID="Equation.DSMT4" ShapeID="_x0000_i1087" DrawAspect="Content" ObjectID="_1733219326" r:id="rId132"/>
        </w:object>
      </w:r>
      <w:r w:rsidRPr="00217FF6">
        <w:rPr>
          <w:rFonts w:hint="default"/>
          <w:color w:val="000000"/>
          <w:sz w:val="24"/>
          <w:szCs w:val="24"/>
        </w:rPr>
        <w:t>.</w:t>
      </w:r>
      <w:r w:rsidRPr="00217FF6">
        <w:rPr>
          <w:rFonts w:eastAsia="Times New Roman" w:hint="default"/>
          <w:b/>
          <w:sz w:val="24"/>
        </w:rPr>
        <w:tab/>
        <w:t>D.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4"/>
        </w:rPr>
        <w:object w:dxaOrig="132" w:dyaOrig="243" w14:anchorId="7420FBD0">
          <v:shape id="_x0000_i1088" type="#_x0000_t75" style="width:6.55pt;height:12.15pt" o:ole="">
            <v:imagedata r:id="rId133" o:title=""/>
          </v:shape>
          <o:OLEObject Type="Embed" ProgID="Equation.DSMT4" ShapeID="_x0000_i1088" DrawAspect="Content" ObjectID="_1733219327" r:id="rId134"/>
        </w:object>
      </w:r>
      <w:r w:rsidRPr="00217FF6">
        <w:rPr>
          <w:rFonts w:hint="default"/>
          <w:color w:val="000000"/>
          <w:sz w:val="24"/>
          <w:szCs w:val="24"/>
        </w:rPr>
        <w:t>.</w:t>
      </w:r>
    </w:p>
    <w:p w14:paraId="2636DDEA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lastRenderedPageBreak/>
        <w:t xml:space="preserve">Câu 12. </w:t>
      </w:r>
      <w:r w:rsidRPr="00217FF6">
        <w:rPr>
          <w:rFonts w:hint="default"/>
          <w:sz w:val="24"/>
          <w:szCs w:val="24"/>
        </w:rPr>
        <w:t xml:space="preserve">Tổng các nghiệm của phương trình </w:t>
      </w:r>
      <w:r w:rsidRPr="00217FF6">
        <w:rPr>
          <w:rFonts w:hint="default"/>
          <w:position w:val="-16"/>
        </w:rPr>
        <w:object w:dxaOrig="2980" w:dyaOrig="478" w14:anchorId="30693E71">
          <v:shape id="_x0000_i1089" type="#_x0000_t75" style="width:149.15pt;height:23.85pt" o:ole="">
            <v:imagedata r:id="rId135" o:title=""/>
          </v:shape>
          <o:OLEObject Type="Embed" ProgID="Equation.DSMT4" ShapeID="_x0000_i1089" DrawAspect="Content" ObjectID="_1733219328" r:id="rId136"/>
        </w:object>
      </w:r>
      <w:r w:rsidRPr="00217FF6">
        <w:rPr>
          <w:rFonts w:hint="default"/>
          <w:sz w:val="24"/>
          <w:szCs w:val="24"/>
        </w:rPr>
        <w:t xml:space="preserve"> là </w:t>
      </w:r>
      <w:r w:rsidRPr="00217FF6">
        <w:rPr>
          <w:rFonts w:hint="default"/>
          <w:position w:val="-6"/>
        </w:rPr>
        <w:object w:dxaOrig="1219" w:dyaOrig="354" w14:anchorId="508D53D6">
          <v:shape id="_x0000_i1090" type="#_x0000_t75" style="width:60.8pt;height:17.75pt" o:ole="">
            <v:imagedata r:id="rId137" o:title=""/>
          </v:shape>
          <o:OLEObject Type="Embed" ProgID="Equation.DSMT4" ShapeID="_x0000_i1090" DrawAspect="Content" ObjectID="_1733219329" r:id="rId138"/>
        </w:object>
      </w:r>
      <w:r w:rsidRPr="00217FF6">
        <w:rPr>
          <w:rFonts w:hint="default"/>
          <w:sz w:val="24"/>
          <w:szCs w:val="24"/>
        </w:rPr>
        <w:t xml:space="preserve"> (với </w:t>
      </w:r>
      <w:r w:rsidRPr="00217FF6">
        <w:rPr>
          <w:rFonts w:hint="default"/>
          <w:position w:val="-10"/>
        </w:rPr>
        <w:object w:dxaOrig="400" w:dyaOrig="310" w14:anchorId="58D609F7">
          <v:shape id="_x0000_i1091" type="#_x0000_t75" style="width:20.1pt;height:15.45pt" o:ole="">
            <v:imagedata r:id="rId139" o:title=""/>
          </v:shape>
          <o:OLEObject Type="Embed" ProgID="Equation.DSMT4" ShapeID="_x0000_i1091" DrawAspect="Content" ObjectID="_1733219330" r:id="rId140"/>
        </w:object>
      </w:r>
      <w:r w:rsidRPr="00217FF6">
        <w:rPr>
          <w:rFonts w:hint="default"/>
          <w:sz w:val="24"/>
          <w:szCs w:val="24"/>
        </w:rPr>
        <w:t xml:space="preserve"> là các số nguyên). Giá trị của biểu thức </w:t>
      </w:r>
      <w:r w:rsidRPr="00217FF6">
        <w:rPr>
          <w:rFonts w:hint="default"/>
          <w:position w:val="-10"/>
        </w:rPr>
        <w:object w:dxaOrig="787" w:dyaOrig="310" w14:anchorId="26491EAD">
          <v:shape id="_x0000_i1092" type="#_x0000_t75" style="width:39.25pt;height:15.45pt" o:ole="">
            <v:imagedata r:id="rId141" o:title=""/>
          </v:shape>
          <o:OLEObject Type="Embed" ProgID="Equation.DSMT4" ShapeID="_x0000_i1092" DrawAspect="Content" ObjectID="_1733219331" r:id="rId142"/>
        </w:object>
      </w:r>
      <w:r w:rsidRPr="00217FF6">
        <w:rPr>
          <w:rFonts w:hint="default"/>
          <w:sz w:val="24"/>
          <w:szCs w:val="24"/>
        </w:rPr>
        <w:t xml:space="preserve"> bằng</w:t>
      </w:r>
      <w:r w:rsidRPr="00217FF6">
        <w:rPr>
          <w:rFonts w:hint="default"/>
          <w:b/>
          <w:sz w:val="24"/>
          <w:szCs w:val="24"/>
        </w:rPr>
        <w:t>:</w:t>
      </w:r>
    </w:p>
    <w:p w14:paraId="21EC1162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color w:val="000000"/>
        </w:rPr>
        <w:t>0.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color w:val="000000"/>
        </w:rPr>
        <w:t>9.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color w:val="000000"/>
        </w:rPr>
        <w:t>3.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color w:val="000000"/>
        </w:rPr>
        <w:t>6.</w:t>
      </w:r>
    </w:p>
    <w:p w14:paraId="786398FE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13. </w:t>
      </w:r>
      <w:r w:rsidRPr="00217FF6">
        <w:rPr>
          <w:rFonts w:hint="default"/>
          <w:sz w:val="24"/>
          <w:szCs w:val="24"/>
        </w:rPr>
        <w:t xml:space="preserve">Thiết diện qua trục của một hình trụ là một hình vuông cạnh </w:t>
      </w:r>
      <w:r w:rsidRPr="00217FF6">
        <w:rPr>
          <w:rFonts w:hint="default"/>
          <w:position w:val="-6"/>
        </w:rPr>
        <w:object w:dxaOrig="216" w:dyaOrig="216" w14:anchorId="5E2A936F">
          <v:shape id="_x0000_i1093" type="#_x0000_t75" style="width:10.75pt;height:10.75pt" o:ole="">
            <v:imagedata r:id="rId143" o:title=""/>
          </v:shape>
          <o:OLEObject Type="Embed" ProgID="Equation.DSMT4" ShapeID="_x0000_i1093" DrawAspect="Content" ObjectID="_1733219332" r:id="rId144"/>
        </w:object>
      </w:r>
      <w:r w:rsidRPr="00217FF6">
        <w:rPr>
          <w:rFonts w:hint="default"/>
          <w:sz w:val="24"/>
          <w:szCs w:val="24"/>
        </w:rPr>
        <w:t>. Thể tích khối trụ là</w:t>
      </w:r>
    </w:p>
    <w:p w14:paraId="1FF1318D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485" w:dyaOrig="634" w14:anchorId="2266F932">
          <v:shape id="_x0000_i1094" type="#_x0000_t75" style="width:24.3pt;height:31.8pt" o:ole="">
            <v:imagedata r:id="rId145" o:title=""/>
          </v:shape>
          <o:OLEObject Type="Embed" ProgID="Equation.DSMT4" ShapeID="_x0000_i1094" DrawAspect="Content" ObjectID="_1733219333" r:id="rId146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535" w:dyaOrig="336" w14:anchorId="6372ADE8">
          <v:shape id="_x0000_i1095" type="#_x0000_t75" style="width:26.65pt;height:16.85pt" o:ole="">
            <v:imagedata r:id="rId147" o:title=""/>
          </v:shape>
          <o:OLEObject Type="Embed" ProgID="Equation.DSMT4" ShapeID="_x0000_i1095" DrawAspect="Content" ObjectID="_1733219334" r:id="rId148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412" w:dyaOrig="336" w14:anchorId="418686B5">
          <v:shape id="_x0000_i1096" type="#_x0000_t75" style="width:20.55pt;height:16.85pt" o:ole="">
            <v:imagedata r:id="rId149" o:title=""/>
          </v:shape>
          <o:OLEObject Type="Embed" ProgID="Equation.DSMT4" ShapeID="_x0000_i1096" DrawAspect="Content" ObjectID="_1733219335" r:id="rId150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485" w:dyaOrig="634" w14:anchorId="60EA9708">
          <v:shape id="_x0000_i1097" type="#_x0000_t75" style="width:24.3pt;height:31.8pt" o:ole="">
            <v:imagedata r:id="rId151" o:title=""/>
          </v:shape>
          <o:OLEObject Type="Embed" ProgID="Equation.DSMT4" ShapeID="_x0000_i1097" DrawAspect="Content" ObjectID="_1733219336" r:id="rId152"/>
        </w:object>
      </w:r>
      <w:r w:rsidRPr="00217FF6">
        <w:rPr>
          <w:color w:val="000000"/>
        </w:rPr>
        <w:t>.</w:t>
      </w:r>
    </w:p>
    <w:p w14:paraId="4B897ED3" w14:textId="77777777" w:rsidR="00217FF6" w:rsidRPr="00217FF6" w:rsidRDefault="00670057" w:rsidP="00D124A9">
      <w:pPr>
        <w:pStyle w:val="Normal0"/>
        <w:spacing w:before="60"/>
        <w:rPr>
          <w:rFonts w:hint="default"/>
          <w:sz w:val="24"/>
          <w:szCs w:val="24"/>
          <w:lang w:val="vi-VN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14. </w:t>
      </w:r>
      <w:r w:rsidRPr="00217FF6">
        <w:rPr>
          <w:rFonts w:hint="default"/>
          <w:sz w:val="24"/>
          <w:szCs w:val="24"/>
          <w:lang w:val="vi-VN"/>
        </w:rPr>
        <w:t xml:space="preserve">Cho hàm số </w:t>
      </w:r>
      <w:r w:rsidRPr="00217FF6">
        <w:rPr>
          <w:rFonts w:hint="default"/>
          <w:position w:val="-14"/>
        </w:rPr>
        <w:object w:dxaOrig="580" w:dyaOrig="392" w14:anchorId="22B10079">
          <v:shape id="_x0000_i1098" type="#_x0000_t75" style="width:29pt;height:19.65pt" o:ole="">
            <v:imagedata r:id="rId153" o:title=""/>
          </v:shape>
          <o:OLEObject Type="Embed" ProgID="Equation.DSMT4" ShapeID="_x0000_i1098" DrawAspect="Content" ObjectID="_1733219337" r:id="rId154"/>
        </w:object>
      </w:r>
      <w:r w:rsidRPr="00217FF6">
        <w:rPr>
          <w:rFonts w:hint="default"/>
          <w:sz w:val="24"/>
          <w:szCs w:val="24"/>
          <w:lang w:val="vi-VN"/>
        </w:rPr>
        <w:t xml:space="preserve"> xác định trên </w:t>
      </w:r>
      <w:r w:rsidRPr="00217FF6">
        <w:rPr>
          <w:rFonts w:hint="default"/>
          <w:position w:val="-14"/>
        </w:rPr>
        <w:object w:dxaOrig="667" w:dyaOrig="392" w14:anchorId="7B6BF161">
          <v:shape id="_x0000_i1099" type="#_x0000_t75" style="width:33.2pt;height:19.65pt" o:ole="">
            <v:imagedata r:id="rId155" o:title=""/>
          </v:shape>
          <o:OLEObject Type="Embed" ProgID="Equation.DSMT4" ShapeID="_x0000_i1099" DrawAspect="Content" ObjectID="_1733219338" r:id="rId156"/>
        </w:object>
      </w:r>
      <w:r w:rsidRPr="00217FF6">
        <w:rPr>
          <w:rFonts w:hint="default"/>
          <w:sz w:val="24"/>
          <w:szCs w:val="24"/>
          <w:lang w:val="vi-VN"/>
        </w:rPr>
        <w:t xml:space="preserve"> thỏa mãn </w:t>
      </w:r>
      <w:r w:rsidRPr="00217FF6">
        <w:rPr>
          <w:rFonts w:hint="default"/>
          <w:position w:val="-24"/>
        </w:rPr>
        <w:object w:dxaOrig="1319" w:dyaOrig="626" w14:anchorId="771804C1">
          <v:shape id="_x0000_i1100" type="#_x0000_t75" style="width:65.9pt;height:31.3pt" o:ole="">
            <v:imagedata r:id="rId157" o:title=""/>
          </v:shape>
          <o:OLEObject Type="Embed" ProgID="Equation.DSMT4" ShapeID="_x0000_i1100" DrawAspect="Content" ObjectID="_1733219339" r:id="rId158"/>
        </w:object>
      </w:r>
      <w:r w:rsidRPr="00217FF6">
        <w:rPr>
          <w:rFonts w:hint="default"/>
          <w:sz w:val="24"/>
          <w:szCs w:val="24"/>
          <w:lang w:val="vi-VN"/>
        </w:rPr>
        <w:t xml:space="preserve">, </w:t>
      </w:r>
      <w:r w:rsidRPr="00217FF6">
        <w:rPr>
          <w:rFonts w:hint="default"/>
          <w:position w:val="-14"/>
        </w:rPr>
        <w:object w:dxaOrig="1300" w:dyaOrig="392" w14:anchorId="6F7B5D51">
          <v:shape id="_x0000_i1101" type="#_x0000_t75" style="width:65pt;height:19.65pt" o:ole="">
            <v:imagedata r:id="rId159" o:title=""/>
          </v:shape>
          <o:OLEObject Type="Embed" ProgID="Equation.DSMT4" ShapeID="_x0000_i1101" DrawAspect="Content" ObjectID="_1733219340" r:id="rId160"/>
        </w:object>
      </w:r>
      <w:r w:rsidRPr="00217FF6">
        <w:rPr>
          <w:rFonts w:hint="default"/>
          <w:sz w:val="24"/>
          <w:szCs w:val="24"/>
          <w:lang w:val="vi-VN"/>
        </w:rPr>
        <w:t xml:space="preserve">, </w:t>
      </w:r>
      <w:r w:rsidRPr="00217FF6">
        <w:rPr>
          <w:rFonts w:hint="default"/>
          <w:position w:val="-14"/>
        </w:rPr>
        <w:object w:dxaOrig="1266" w:dyaOrig="392" w14:anchorId="6AB7DA58">
          <v:shape id="_x0000_i1102" type="#_x0000_t75" style="width:63.1pt;height:19.65pt" o:ole="">
            <v:imagedata r:id="rId161" o:title=""/>
          </v:shape>
          <o:OLEObject Type="Embed" ProgID="Equation.DSMT4" ShapeID="_x0000_i1102" DrawAspect="Content" ObjectID="_1733219341" r:id="rId162"/>
        </w:object>
      </w:r>
      <w:r w:rsidRPr="00217FF6">
        <w:rPr>
          <w:rFonts w:hint="default"/>
          <w:sz w:val="24"/>
          <w:szCs w:val="24"/>
          <w:lang w:val="vi-VN"/>
        </w:rPr>
        <w:t xml:space="preserve">. </w:t>
      </w:r>
    </w:p>
    <w:p w14:paraId="0306A9A5" w14:textId="209A12AD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hint="default"/>
          <w:sz w:val="24"/>
          <w:szCs w:val="24"/>
          <w:lang w:val="vi-VN"/>
        </w:rPr>
        <w:t xml:space="preserve">Tính </w:t>
      </w:r>
      <w:r w:rsidR="00217FF6" w:rsidRPr="00217FF6">
        <w:rPr>
          <w:rFonts w:hint="default"/>
          <w:position w:val="-14"/>
        </w:rPr>
        <w:object w:dxaOrig="1780" w:dyaOrig="400" w14:anchorId="2A404DCB">
          <v:shape id="_x0000_i1103" type="#_x0000_t75" style="width:88.85pt;height:20.1pt" o:ole="">
            <v:imagedata r:id="rId163" o:title=""/>
          </v:shape>
          <o:OLEObject Type="Embed" ProgID="Equation.DSMT4" ShapeID="_x0000_i1103" DrawAspect="Content" ObjectID="_1733219342" r:id="rId164"/>
        </w:object>
      </w:r>
      <w:r w:rsidRPr="00217FF6">
        <w:rPr>
          <w:rFonts w:hint="default"/>
          <w:sz w:val="24"/>
          <w:szCs w:val="24"/>
          <w:lang w:val="vi-VN"/>
        </w:rPr>
        <w:t>.</w:t>
      </w:r>
    </w:p>
    <w:p w14:paraId="31A6D3FE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1147" w:dyaOrig="291" w14:anchorId="7FF526D4">
          <v:shape id="_x0000_i1104" type="#_x0000_t75" style="width:57.5pt;height:14.5pt" o:ole="">
            <v:imagedata r:id="rId165" o:title=""/>
          </v:shape>
          <o:OLEObject Type="Embed" ProgID="Equation.DSMT4" ShapeID="_x0000_i1104" DrawAspect="Content" ObjectID="_1733219343" r:id="rId166"/>
        </w:object>
      </w:r>
      <w:r w:rsidRPr="00217FF6">
        <w:rPr>
          <w:color w:val="000000"/>
          <w:lang w:val="vi-VN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816" w:dyaOrig="291" w14:anchorId="7ADF9B28">
          <v:shape id="_x0000_i1105" type="#_x0000_t75" style="width:40.7pt;height:14.5pt" o:ole="">
            <v:imagedata r:id="rId167" o:title=""/>
          </v:shape>
          <o:OLEObject Type="Embed" ProgID="Equation.DSMT4" ShapeID="_x0000_i1105" DrawAspect="Content" ObjectID="_1733219344" r:id="rId168"/>
        </w:object>
      </w:r>
      <w:r w:rsidRPr="00217FF6">
        <w:rPr>
          <w:color w:val="000000"/>
          <w:lang w:val="vi-VN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540" w:dyaOrig="291" w14:anchorId="6F504F61">
          <v:shape id="_x0000_i1106" type="#_x0000_t75" style="width:27.1pt;height:14.5pt" o:ole="">
            <v:imagedata r:id="rId169" o:title=""/>
          </v:shape>
          <o:OLEObject Type="Embed" ProgID="Equation.DSMT4" ShapeID="_x0000_i1106" DrawAspect="Content" ObjectID="_1733219345" r:id="rId170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580" w:dyaOrig="291" w14:anchorId="77023432">
          <v:shape id="_x0000_i1107" type="#_x0000_t75" style="width:29pt;height:14.5pt" o:ole="">
            <v:imagedata r:id="rId171" o:title=""/>
          </v:shape>
          <o:OLEObject Type="Embed" ProgID="Equation.DSMT4" ShapeID="_x0000_i1107" DrawAspect="Content" ObjectID="_1733219346" r:id="rId172"/>
        </w:object>
      </w:r>
      <w:r w:rsidRPr="00217FF6">
        <w:rPr>
          <w:color w:val="000000"/>
          <w:lang w:val="vi-VN"/>
        </w:rPr>
        <w:t>.</w:t>
      </w:r>
    </w:p>
    <w:p w14:paraId="07E631C3" w14:textId="77777777" w:rsid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15. </w:t>
      </w:r>
      <w:r w:rsidRPr="00217FF6">
        <w:rPr>
          <w:rFonts w:hint="default"/>
          <w:sz w:val="24"/>
          <w:szCs w:val="24"/>
        </w:rPr>
        <w:t xml:space="preserve">Cho hàm số bậc ba </w:t>
      </w:r>
      <w:r w:rsidRPr="00217FF6">
        <w:rPr>
          <w:rFonts w:hint="default"/>
          <w:position w:val="-14"/>
        </w:rPr>
        <w:object w:dxaOrig="950" w:dyaOrig="384" w14:anchorId="2A995B06">
          <v:shape id="_x0000_i1108" type="#_x0000_t75" style="width:47.7pt;height:19.15pt" o:ole="">
            <v:imagedata r:id="rId173" o:title=""/>
          </v:shape>
          <o:OLEObject Type="Embed" ProgID="Equation.DSMT4" ShapeID="_x0000_i1108" DrawAspect="Content" ObjectID="_1733219347" r:id="rId174"/>
        </w:object>
      </w:r>
      <w:r w:rsidRPr="00217FF6">
        <w:rPr>
          <w:rFonts w:hint="default"/>
          <w:sz w:val="24"/>
          <w:szCs w:val="24"/>
        </w:rPr>
        <w:t xml:space="preserve"> có đồ thị là đường cong trong hình bên. </w:t>
      </w:r>
    </w:p>
    <w:p w14:paraId="681F81D4" w14:textId="4A7F1219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hint="default"/>
          <w:sz w:val="24"/>
          <w:szCs w:val="24"/>
        </w:rPr>
        <w:t xml:space="preserve">Số nghiệm thực của phương trình </w:t>
      </w:r>
      <w:r w:rsidRPr="00217FF6">
        <w:rPr>
          <w:rFonts w:hint="default"/>
          <w:position w:val="-14"/>
        </w:rPr>
        <w:object w:dxaOrig="931" w:dyaOrig="384" w14:anchorId="5845CE91">
          <v:shape id="_x0000_i1109" type="#_x0000_t75" style="width:46.75pt;height:19.15pt" o:ole="">
            <v:imagedata r:id="rId175" o:title=""/>
          </v:shape>
          <o:OLEObject Type="Embed" ProgID="Equation.DSMT4" ShapeID="_x0000_i1109" DrawAspect="Content" ObjectID="_1733219348" r:id="rId176"/>
        </w:object>
      </w:r>
      <w:r w:rsidRPr="00217FF6">
        <w:rPr>
          <w:rFonts w:hint="default"/>
          <w:sz w:val="24"/>
          <w:szCs w:val="24"/>
        </w:rPr>
        <w:t xml:space="preserve"> là:</w:t>
      </w:r>
      <w:r w:rsidR="00DD7B59">
        <w:rPr>
          <w:noProof/>
        </w:rPr>
        <w:pict w14:anchorId="09128545">
          <v:shape id="Picture 3" o:spid="_x0000_i1110" type="#_x0000_t75" style="width:135.1pt;height:140.75pt;mso-wrap-distance-left:0;mso-wrap-distance-top:0;mso-wrap-distance-right:0;mso-wrap-distance-bottom:0">
            <v:imagedata r:id="rId177" o:title=""/>
          </v:shape>
        </w:pict>
      </w:r>
    </w:p>
    <w:p w14:paraId="1BC48898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16" w:dyaOrig="282" w14:anchorId="268F4D75">
          <v:shape id="_x0000_i1111" type="#_x0000_t75" style="width:10.75pt;height:14.05pt" o:ole="">
            <v:imagedata r:id="rId178" o:title=""/>
          </v:shape>
          <o:OLEObject Type="Embed" ProgID="Equation.DSMT4" ShapeID="_x0000_i1111" DrawAspect="Content" ObjectID="_1733219349" r:id="rId179"/>
        </w:object>
      </w:r>
      <w:r w:rsidRPr="00217FF6">
        <w:rPr>
          <w:b/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4"/>
          <w:sz w:val="20"/>
          <w:szCs w:val="20"/>
        </w:rPr>
        <w:object w:dxaOrig="216" w:dyaOrig="263" w14:anchorId="629B4D7B">
          <v:shape id="_x0000_i1112" type="#_x0000_t75" style="width:10.75pt;height:13.1pt" o:ole="">
            <v:imagedata r:id="rId180" o:title=""/>
          </v:shape>
          <o:OLEObject Type="Embed" ProgID="Equation.DSMT4" ShapeID="_x0000_i1112" DrawAspect="Content" ObjectID="_1733219350" r:id="rId181"/>
        </w:object>
      </w:r>
      <w:r w:rsidRPr="00217FF6">
        <w:rPr>
          <w:b/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4"/>
          <w:sz w:val="20"/>
          <w:szCs w:val="20"/>
        </w:rPr>
        <w:object w:dxaOrig="150" w:dyaOrig="262" w14:anchorId="7AF84890">
          <v:shape id="_x0000_i1113" type="#_x0000_t75" style="width:7.5pt;height:13.1pt" o:ole="">
            <v:imagedata r:id="rId182" o:title=""/>
          </v:shape>
          <o:OLEObject Type="Embed" ProgID="Equation.DSMT4" ShapeID="_x0000_i1113" DrawAspect="Content" ObjectID="_1733219351" r:id="rId183"/>
        </w:object>
      </w:r>
      <w:r w:rsidRPr="00217FF6">
        <w:rPr>
          <w:b/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187" w:dyaOrig="280" w14:anchorId="2204B732">
          <v:shape id="_x0000_i1114" type="#_x0000_t75" style="width:9.35pt;height:14.05pt" o:ole="">
            <v:imagedata r:id="rId184" o:title=""/>
          </v:shape>
          <o:OLEObject Type="Embed" ProgID="Equation.DSMT4" ShapeID="_x0000_i1114" DrawAspect="Content" ObjectID="_1733219352" r:id="rId185"/>
        </w:object>
      </w:r>
      <w:r w:rsidRPr="00217FF6">
        <w:rPr>
          <w:b/>
          <w:color w:val="000000"/>
        </w:rPr>
        <w:t>.</w:t>
      </w:r>
    </w:p>
    <w:p w14:paraId="5DB8FC3E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16. </w:t>
      </w:r>
      <w:r w:rsidRPr="00217FF6">
        <w:rPr>
          <w:rFonts w:hint="default"/>
          <w:sz w:val="24"/>
          <w:szCs w:val="24"/>
        </w:rPr>
        <w:t xml:space="preserve">Tìm diện tích xung quanh của khối nón có bán kính đáy bằng </w:t>
      </w:r>
      <w:r w:rsidRPr="00217FF6">
        <w:rPr>
          <w:rFonts w:hint="default"/>
          <w:position w:val="-6"/>
        </w:rPr>
        <w:object w:dxaOrig="336" w:dyaOrig="263" w14:anchorId="29F4CECF">
          <v:shape id="_x0000_i1115" type="#_x0000_t75" style="width:16.85pt;height:13.1pt" o:ole="">
            <v:imagedata r:id="rId186" o:title=""/>
          </v:shape>
          <o:OLEObject Type="Embed" ProgID="Equation.DSMT4" ShapeID="_x0000_i1115" DrawAspect="Content" ObjectID="_1733219353" r:id="rId187"/>
        </w:object>
      </w:r>
      <w:r w:rsidRPr="00217FF6">
        <w:rPr>
          <w:rFonts w:hint="default"/>
          <w:sz w:val="24"/>
          <w:szCs w:val="24"/>
        </w:rPr>
        <w:t xml:space="preserve">, thể tích bằng </w:t>
      </w:r>
      <w:r w:rsidRPr="00217FF6">
        <w:rPr>
          <w:rFonts w:hint="default"/>
          <w:position w:val="-6"/>
        </w:rPr>
        <w:object w:dxaOrig="745" w:dyaOrig="336" w14:anchorId="2FAEA647">
          <v:shape id="_x0000_i1116" type="#_x0000_t75" style="width:37.4pt;height:16.85pt" o:ole="">
            <v:imagedata r:id="rId188" o:title=""/>
          </v:shape>
          <o:OLEObject Type="Embed" ProgID="Equation.DSMT4" ShapeID="_x0000_i1116" DrawAspect="Content" ObjectID="_1733219354" r:id="rId189"/>
        </w:object>
      </w:r>
      <w:r w:rsidRPr="00217FF6">
        <w:rPr>
          <w:rFonts w:hint="default"/>
          <w:sz w:val="24"/>
          <w:szCs w:val="24"/>
        </w:rPr>
        <w:t xml:space="preserve">, với </w:t>
      </w:r>
      <w:r w:rsidRPr="00217FF6">
        <w:rPr>
          <w:rFonts w:hint="default"/>
          <w:position w:val="-6"/>
        </w:rPr>
        <w:object w:dxaOrig="950" w:dyaOrig="263" w14:anchorId="5A2DCBC8">
          <v:shape id="_x0000_i1117" type="#_x0000_t75" style="width:47.7pt;height:13.1pt" o:ole="">
            <v:imagedata r:id="rId190" o:title=""/>
          </v:shape>
          <o:OLEObject Type="Embed" ProgID="Equation.DSMT4" ShapeID="_x0000_i1117" DrawAspect="Content" ObjectID="_1733219355" r:id="rId191"/>
        </w:object>
      </w:r>
      <w:r w:rsidRPr="00217FF6">
        <w:rPr>
          <w:rFonts w:hint="default"/>
          <w:sz w:val="24"/>
          <w:szCs w:val="24"/>
        </w:rPr>
        <w:t>.</w:t>
      </w:r>
    </w:p>
    <w:p w14:paraId="1CB1CC3D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694" w:dyaOrig="336" w14:anchorId="29EF9744">
          <v:shape id="_x0000_i1118" type="#_x0000_t75" style="width:34.6pt;height:16.85pt" o:ole="">
            <v:imagedata r:id="rId192" o:title=""/>
          </v:shape>
          <o:OLEObject Type="Embed" ProgID="Equation.DSMT4" ShapeID="_x0000_i1118" DrawAspect="Content" ObjectID="_1733219356" r:id="rId193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745" w:dyaOrig="336" w14:anchorId="678ADCD9">
          <v:shape id="_x0000_i1119" type="#_x0000_t75" style="width:37.4pt;height:16.85pt" o:ole="">
            <v:imagedata r:id="rId194" o:title=""/>
          </v:shape>
          <o:OLEObject Type="Embed" ProgID="Equation.DSMT4" ShapeID="_x0000_i1119" DrawAspect="Content" ObjectID="_1733219357" r:id="rId195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931" w:dyaOrig="364" w14:anchorId="5547662B">
          <v:shape id="_x0000_i1120" type="#_x0000_t75" style="width:46.75pt;height:18.25pt" o:ole="">
            <v:imagedata r:id="rId196" o:title=""/>
          </v:shape>
          <o:OLEObject Type="Embed" ProgID="Equation.DSMT4" ShapeID="_x0000_i1120" DrawAspect="Content" ObjectID="_1733219358" r:id="rId197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653" w:dyaOrig="336" w14:anchorId="2F276AB2">
          <v:shape id="_x0000_i1121" type="#_x0000_t75" style="width:32.75pt;height:16.85pt" o:ole="">
            <v:imagedata r:id="rId198" o:title=""/>
          </v:shape>
          <o:OLEObject Type="Embed" ProgID="Equation.DSMT4" ShapeID="_x0000_i1121" DrawAspect="Content" ObjectID="_1733219359" r:id="rId199"/>
        </w:object>
      </w:r>
      <w:r w:rsidRPr="00217FF6">
        <w:rPr>
          <w:color w:val="000000"/>
        </w:rPr>
        <w:t>.</w:t>
      </w:r>
    </w:p>
    <w:p w14:paraId="6BF50158" w14:textId="77777777" w:rsidR="00D124A9" w:rsidRPr="00217FF6" w:rsidRDefault="00670057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17. </w:t>
      </w:r>
      <w:r w:rsidRPr="00217FF6">
        <w:rPr>
          <w:rFonts w:hint="default"/>
          <w:sz w:val="24"/>
          <w:szCs w:val="24"/>
        </w:rPr>
        <w:t xml:space="preserve">Hàm số </w:t>
      </w:r>
      <w:r w:rsidRPr="00217FF6">
        <w:rPr>
          <w:rFonts w:hint="default"/>
          <w:position w:val="-10"/>
        </w:rPr>
        <w:object w:dxaOrig="2060" w:dyaOrig="364" w14:anchorId="1634F7CC">
          <v:shape id="_x0000_i1122" type="#_x0000_t75" style="width:102.85pt;height:18.25pt" o:ole="">
            <v:imagedata r:id="rId200" o:title=""/>
          </v:shape>
          <o:OLEObject Type="Embed" ProgID="Equation.DSMT4" ShapeID="_x0000_i1122" DrawAspect="Content" ObjectID="_1733219360" r:id="rId201"/>
        </w:object>
      </w:r>
      <w:r w:rsidRPr="00217FF6">
        <w:rPr>
          <w:rFonts w:hint="default"/>
          <w:sz w:val="24"/>
          <w:szCs w:val="24"/>
        </w:rPr>
        <w:t xml:space="preserve"> nghịch biến trên khoảng </w:t>
      </w:r>
    </w:p>
    <w:p w14:paraId="31418E39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673" w:dyaOrig="412" w14:anchorId="09130B61">
          <v:shape id="_x0000_i1123" type="#_x0000_t75" style="width:33.65pt;height:20.55pt" o:ole="">
            <v:imagedata r:id="rId202" o:title=""/>
          </v:shape>
          <o:OLEObject Type="Embed" ProgID="Equation.DSMT4" ShapeID="_x0000_i1123" DrawAspect="Content" ObjectID="_1733219361" r:id="rId203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699" w:dyaOrig="412" w14:anchorId="3AA8398B">
          <v:shape id="_x0000_i1124" type="#_x0000_t75" style="width:35.05pt;height:20.55pt" o:ole="">
            <v:imagedata r:id="rId204" o:title=""/>
          </v:shape>
          <o:OLEObject Type="Embed" ProgID="Equation.DSMT4" ShapeID="_x0000_i1124" DrawAspect="Content" ObjectID="_1733219362" r:id="rId205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740" w:dyaOrig="412" w14:anchorId="62B450E7">
          <v:shape id="_x0000_i1125" type="#_x0000_t75" style="width:36.95pt;height:20.55pt" o:ole="">
            <v:imagedata r:id="rId206" o:title=""/>
          </v:shape>
          <o:OLEObject Type="Embed" ProgID="Equation.DSMT4" ShapeID="_x0000_i1125" DrawAspect="Content" ObjectID="_1733219363" r:id="rId207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14"/>
          <w:sz w:val="20"/>
          <w:szCs w:val="20"/>
        </w:rPr>
        <w:object w:dxaOrig="920" w:dyaOrig="412" w14:anchorId="3A908BBB">
          <v:shape id="_x0000_i1126" type="#_x0000_t75" style="width:45.8pt;height:20.55pt" o:ole="">
            <v:imagedata r:id="rId208" o:title=""/>
          </v:shape>
          <o:OLEObject Type="Embed" ProgID="Equation.DSMT4" ShapeID="_x0000_i1126" DrawAspect="Content" ObjectID="_1733219364" r:id="rId209"/>
        </w:object>
      </w:r>
      <w:r w:rsidRPr="00217FF6">
        <w:rPr>
          <w:color w:val="000000"/>
        </w:rPr>
        <w:t>.</w:t>
      </w:r>
    </w:p>
    <w:p w14:paraId="3AF9E0EC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18. </w:t>
      </w:r>
      <w:r w:rsidRPr="00217FF6">
        <w:rPr>
          <w:rFonts w:hint="default"/>
          <w:sz w:val="24"/>
          <w:szCs w:val="24"/>
        </w:rPr>
        <w:t xml:space="preserve">Phương trình </w:t>
      </w:r>
      <w:r w:rsidRPr="00217FF6">
        <w:rPr>
          <w:rFonts w:hint="default"/>
          <w:position w:val="-24"/>
        </w:rPr>
        <w:object w:dxaOrig="1800" w:dyaOrig="639" w14:anchorId="564D484B">
          <v:shape id="_x0000_i1127" type="#_x0000_t75" style="width:90.25pt;height:31.8pt" o:ole="">
            <v:imagedata r:id="rId210" o:title=""/>
          </v:shape>
          <o:OLEObject Type="Embed" ProgID="Equation.DSMT4" ShapeID="_x0000_i1127" DrawAspect="Content" ObjectID="_1733219365" r:id="rId211"/>
        </w:object>
      </w:r>
      <w:r w:rsidRPr="00217FF6">
        <w:rPr>
          <w:rFonts w:hint="default"/>
          <w:sz w:val="24"/>
          <w:szCs w:val="24"/>
        </w:rPr>
        <w:t xml:space="preserve"> có hai nghiệm </w:t>
      </w:r>
      <w:r w:rsidRPr="00217FF6">
        <w:rPr>
          <w:rFonts w:hint="default"/>
          <w:position w:val="-14"/>
        </w:rPr>
        <w:object w:dxaOrig="1385" w:dyaOrig="400" w14:anchorId="6DDB4A66">
          <v:shape id="_x0000_i1128" type="#_x0000_t75" style="width:69.2pt;height:20.1pt" o:ole="">
            <v:imagedata r:id="rId212" o:title=""/>
          </v:shape>
          <o:OLEObject Type="Embed" ProgID="Equation.DSMT4" ShapeID="_x0000_i1128" DrawAspect="Content" ObjectID="_1733219366" r:id="rId213"/>
        </w:object>
      </w:r>
      <w:r w:rsidRPr="00217FF6">
        <w:rPr>
          <w:rFonts w:hint="default"/>
          <w:sz w:val="24"/>
          <w:szCs w:val="24"/>
        </w:rPr>
        <w:t xml:space="preserve">. Khi đó tổng </w:t>
      </w:r>
      <w:r w:rsidRPr="00217FF6">
        <w:rPr>
          <w:rFonts w:hint="default"/>
          <w:position w:val="-12"/>
        </w:rPr>
        <w:object w:dxaOrig="840" w:dyaOrig="372" w14:anchorId="10C20D24">
          <v:shape id="_x0000_i1129" type="#_x0000_t75" style="width:42.1pt;height:18.7pt" o:ole="">
            <v:imagedata r:id="rId214" o:title=""/>
          </v:shape>
          <o:OLEObject Type="Embed" ProgID="Equation.DSMT4" ShapeID="_x0000_i1129" DrawAspect="Content" ObjectID="_1733219367" r:id="rId215"/>
        </w:object>
      </w:r>
      <w:r w:rsidRPr="00217FF6">
        <w:rPr>
          <w:rFonts w:hint="default"/>
          <w:sz w:val="24"/>
          <w:szCs w:val="24"/>
        </w:rPr>
        <w:t xml:space="preserve"> bằng</w:t>
      </w:r>
    </w:p>
    <w:p w14:paraId="1F368AC3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37" w:dyaOrig="280" w14:anchorId="7F7EC8B5">
          <v:shape id="_x0000_i1130" type="#_x0000_t75" style="width:16.85pt;height:14.05pt" o:ole="">
            <v:imagedata r:id="rId216" o:title=""/>
          </v:shape>
          <o:OLEObject Type="Embed" ProgID="Equation.DSMT4" ShapeID="_x0000_i1130" DrawAspect="Content" ObjectID="_1733219368" r:id="rId217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06" w:dyaOrig="291" w14:anchorId="3DE6D585">
          <v:shape id="_x0000_i1131" type="#_x0000_t75" style="width:10.3pt;height:14.5pt" o:ole="">
            <v:imagedata r:id="rId218" o:title=""/>
          </v:shape>
          <o:OLEObject Type="Embed" ProgID="Equation.DSMT4" ShapeID="_x0000_i1131" DrawAspect="Content" ObjectID="_1733219369" r:id="rId219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317" w:dyaOrig="626" w14:anchorId="5B9A1C44">
          <v:shape id="_x0000_i1132" type="#_x0000_t75" style="width:15.9pt;height:31.3pt" o:ole="">
            <v:imagedata r:id="rId220" o:title=""/>
          </v:shape>
          <o:OLEObject Type="Embed" ProgID="Equation.DSMT4" ShapeID="_x0000_i1132" DrawAspect="Content" ObjectID="_1733219370" r:id="rId221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64" w:dyaOrig="280" w14:anchorId="423B4B73">
          <v:shape id="_x0000_i1133" type="#_x0000_t75" style="width:18.25pt;height:14.05pt" o:ole="">
            <v:imagedata r:id="rId222" o:title=""/>
          </v:shape>
          <o:OLEObject Type="Embed" ProgID="Equation.DSMT4" ShapeID="_x0000_i1133" DrawAspect="Content" ObjectID="_1733219371" r:id="rId223"/>
        </w:object>
      </w:r>
    </w:p>
    <w:p w14:paraId="0A762A31" w14:textId="2AD619DE" w:rsidR="0015143E" w:rsidRPr="00217FF6" w:rsidRDefault="00670057" w:rsidP="00D124A9">
      <w:pPr>
        <w:pStyle w:val="Normal0"/>
        <w:spacing w:before="60"/>
        <w:jc w:val="both"/>
        <w:rPr>
          <w:rFonts w:hint="default"/>
          <w:noProof/>
          <w:sz w:val="24"/>
          <w:szCs w:val="24"/>
          <w:lang w:eastAsia="vi-VN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19. </w:t>
      </w:r>
      <w:r w:rsidRPr="00217FF6">
        <w:rPr>
          <w:rFonts w:hint="default"/>
          <w:sz w:val="24"/>
          <w:szCs w:val="26"/>
          <w:lang w:eastAsia="vi-VN"/>
        </w:rPr>
        <w:t xml:space="preserve">Cho hàm số </w:t>
      </w:r>
      <w:r w:rsidR="00217FF6" w:rsidRPr="00217FF6">
        <w:rPr>
          <w:rFonts w:hint="default"/>
          <w:sz w:val="24"/>
          <w:szCs w:val="26"/>
          <w:lang w:eastAsia="vi-VN"/>
        </w:rPr>
        <w:fldChar w:fldCharType="begin"/>
      </w:r>
      <w:r w:rsidR="00217FF6" w:rsidRPr="00217FF6">
        <w:rPr>
          <w:rFonts w:hint="default"/>
          <w:sz w:val="24"/>
          <w:szCs w:val="26"/>
          <w:lang w:eastAsia="vi-VN"/>
        </w:rPr>
        <w:instrText xml:space="preserve"> QUOTE </w:instrText>
      </w:r>
      <w:r w:rsidR="00DD7B59">
        <w:rPr>
          <w:position w:val="-6"/>
        </w:rPr>
        <w:pict w14:anchorId="7DCDE2E7">
          <v:shape id="_x0000_i1134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B5AD0&quot;/&gt;&lt;wsp:rsid wsp:val=&quot;00217FF6&quot;/&gt;&lt;wsp:rsid wsp:val=&quot;002229C3&quot;/&gt;&lt;wsp:rsid wsp:val=&quot;006B5AD0&quot;/&gt;&lt;/wsp:rsids&gt;&lt;/w:docPr&gt;&lt;w:body&gt;&lt;wx:sect&gt;&lt;w:p wsp:rsidR=&quot;00000000&quot; wsp:rsidRDefault=&quot;002229C3&quot; wsp:rsidP=&quot;002229C3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4" o:title="" chromakey="white"/>
          </v:shape>
        </w:pict>
      </w:r>
      <w:r w:rsidR="00217FF6" w:rsidRPr="00217FF6">
        <w:rPr>
          <w:rFonts w:hint="default"/>
          <w:sz w:val="24"/>
          <w:szCs w:val="26"/>
          <w:lang w:eastAsia="vi-VN"/>
        </w:rPr>
        <w:instrText xml:space="preserve"> </w:instrText>
      </w:r>
      <w:r w:rsidR="00217FF6" w:rsidRPr="00217FF6">
        <w:rPr>
          <w:rFonts w:hint="default"/>
          <w:sz w:val="24"/>
          <w:szCs w:val="26"/>
          <w:lang w:eastAsia="vi-VN"/>
        </w:rPr>
        <w:fldChar w:fldCharType="separate"/>
      </w:r>
      <w:r w:rsidR="00DD7B59">
        <w:rPr>
          <w:position w:val="-6"/>
        </w:rPr>
        <w:pict w14:anchorId="26C0C4EA">
          <v:shape id="_x0000_i1135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B5AD0&quot;/&gt;&lt;wsp:rsid wsp:val=&quot;00217FF6&quot;/&gt;&lt;wsp:rsid wsp:val=&quot;002229C3&quot;/&gt;&lt;wsp:rsid wsp:val=&quot;006B5AD0&quot;/&gt;&lt;/wsp:rsids&gt;&lt;/w:docPr&gt;&lt;w:body&gt;&lt;wx:sect&gt;&lt;w:p wsp:rsidR=&quot;00000000&quot; wsp:rsidRDefault=&quot;002229C3&quot; wsp:rsidP=&quot;002229C3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4" o:title="" chromakey="white"/>
          </v:shape>
        </w:pict>
      </w:r>
      <w:r w:rsidR="00217FF6" w:rsidRPr="00217FF6">
        <w:rPr>
          <w:rFonts w:hint="default"/>
          <w:sz w:val="24"/>
          <w:szCs w:val="26"/>
          <w:lang w:eastAsia="vi-VN"/>
        </w:rPr>
        <w:fldChar w:fldCharType="end"/>
      </w:r>
      <w:r w:rsidRPr="00217FF6">
        <w:rPr>
          <w:rFonts w:hint="default"/>
          <w:sz w:val="24"/>
          <w:szCs w:val="26"/>
          <w:lang w:eastAsia="vi-VN"/>
        </w:rPr>
        <w:t xml:space="preserve">, bảng xét </w:t>
      </w:r>
      <w:r w:rsidR="006A1D3A">
        <w:rPr>
          <w:rFonts w:hint="default"/>
          <w:sz w:val="24"/>
          <w:szCs w:val="26"/>
          <w:lang w:eastAsia="vi-VN"/>
        </w:rPr>
        <w:t>dấu</w:t>
      </w:r>
      <w:r w:rsidRPr="00217FF6">
        <w:rPr>
          <w:rFonts w:hint="default"/>
          <w:sz w:val="24"/>
          <w:szCs w:val="26"/>
          <w:lang w:eastAsia="vi-VN"/>
        </w:rPr>
        <w:t xml:space="preserve"> </w:t>
      </w:r>
      <w:r w:rsidR="00217FF6" w:rsidRPr="00217FF6">
        <w:rPr>
          <w:rFonts w:hint="default"/>
          <w:sz w:val="24"/>
          <w:szCs w:val="26"/>
          <w:lang w:eastAsia="vi-VN"/>
        </w:rPr>
        <w:fldChar w:fldCharType="begin"/>
      </w:r>
      <w:r w:rsidR="00217FF6" w:rsidRPr="00217FF6">
        <w:rPr>
          <w:rFonts w:hint="default"/>
          <w:sz w:val="24"/>
          <w:szCs w:val="26"/>
          <w:lang w:eastAsia="vi-VN"/>
        </w:rPr>
        <w:instrText xml:space="preserve"> QUOTE </w:instrText>
      </w:r>
      <w:r w:rsidR="00DD7B59">
        <w:rPr>
          <w:position w:val="-6"/>
        </w:rPr>
        <w:pict w14:anchorId="3583FA92">
          <v:shape id="_x0000_i1136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B5AD0&quot;/&gt;&lt;wsp:rsid wsp:val=&quot;00217FF6&quot;/&gt;&lt;wsp:rsid wsp:val=&quot;00602A5C&quot;/&gt;&lt;wsp:rsid wsp:val=&quot;006B5AD0&quot;/&gt;&lt;/wsp:rsids&gt;&lt;/w:docPr&gt;&lt;w:body&gt;&lt;wx:sect&gt;&lt;w:p wsp:rsidR=&quot;00000000&quot; wsp:rsidRDefault=&quot;00602A5C&quot; wsp:rsidP=&quot;00602A5C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5" o:title="" chromakey="white"/>
          </v:shape>
        </w:pict>
      </w:r>
      <w:r w:rsidR="00217FF6" w:rsidRPr="00217FF6">
        <w:rPr>
          <w:rFonts w:hint="default"/>
          <w:sz w:val="24"/>
          <w:szCs w:val="26"/>
          <w:lang w:eastAsia="vi-VN"/>
        </w:rPr>
        <w:instrText xml:space="preserve"> </w:instrText>
      </w:r>
      <w:r w:rsidR="00217FF6" w:rsidRPr="00217FF6">
        <w:rPr>
          <w:rFonts w:hint="default"/>
          <w:sz w:val="24"/>
          <w:szCs w:val="26"/>
          <w:lang w:eastAsia="vi-VN"/>
        </w:rPr>
        <w:fldChar w:fldCharType="separate"/>
      </w:r>
      <w:r w:rsidR="00DD7B59">
        <w:rPr>
          <w:position w:val="-6"/>
        </w:rPr>
        <w:pict w14:anchorId="2122FAD6">
          <v:shape id="_x0000_i1137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B5AD0&quot;/&gt;&lt;wsp:rsid wsp:val=&quot;00217FF6&quot;/&gt;&lt;wsp:rsid wsp:val=&quot;00602A5C&quot;/&gt;&lt;wsp:rsid wsp:val=&quot;006B5AD0&quot;/&gt;&lt;/wsp:rsids&gt;&lt;/w:docPr&gt;&lt;w:body&gt;&lt;wx:sect&gt;&lt;w:p wsp:rsidR=&quot;00000000&quot; wsp:rsidRDefault=&quot;00602A5C&quot; wsp:rsidP=&quot;00602A5C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5" o:title="" chromakey="white"/>
          </v:shape>
        </w:pict>
      </w:r>
      <w:r w:rsidR="00217FF6" w:rsidRPr="00217FF6">
        <w:rPr>
          <w:rFonts w:hint="default"/>
          <w:sz w:val="24"/>
          <w:szCs w:val="26"/>
          <w:lang w:eastAsia="vi-VN"/>
        </w:rPr>
        <w:fldChar w:fldCharType="end"/>
      </w:r>
      <w:r w:rsidRPr="00217FF6">
        <w:rPr>
          <w:rFonts w:hint="default"/>
          <w:sz w:val="24"/>
          <w:szCs w:val="26"/>
          <w:lang w:eastAsia="vi-VN"/>
        </w:rPr>
        <w:t>, như sau:</w:t>
      </w:r>
    </w:p>
    <w:p w14:paraId="65D81A85" w14:textId="77777777" w:rsidR="00217FF6" w:rsidRDefault="00DD7B59" w:rsidP="00D124A9">
      <w:pPr>
        <w:pStyle w:val="Normal0"/>
        <w:spacing w:before="60"/>
        <w:jc w:val="center"/>
        <w:rPr>
          <w:rFonts w:hint="default"/>
          <w:noProof/>
          <w:sz w:val="26"/>
          <w:szCs w:val="26"/>
          <w:lang w:eastAsia="vi-VN"/>
        </w:rPr>
      </w:pPr>
      <w:r>
        <w:rPr>
          <w:noProof/>
          <w:sz w:val="26"/>
          <w:szCs w:val="26"/>
          <w:lang w:eastAsia="vi-VN"/>
        </w:rPr>
        <w:pict w14:anchorId="77CA4015">
          <v:shape id="Hình ảnh 43" o:spid="_x0000_i1138" type="#_x0000_t75" style="width:370.3pt;height:40.7pt;mso-wrap-distance-left:0;mso-wrap-distance-top:0;mso-wrap-distance-right:0;mso-wrap-distance-bottom:0">
            <v:imagedata r:id="rId226" o:title=""/>
          </v:shape>
        </w:pict>
      </w:r>
    </w:p>
    <w:p w14:paraId="36D876CD" w14:textId="02C014B2" w:rsidR="00A77B3E" w:rsidRPr="00217FF6" w:rsidRDefault="00670057" w:rsidP="00217FF6">
      <w:pPr>
        <w:pStyle w:val="Normal0"/>
        <w:spacing w:before="60"/>
        <w:rPr>
          <w:rFonts w:hint="default"/>
        </w:rPr>
      </w:pPr>
      <w:r w:rsidRPr="00217FF6">
        <w:rPr>
          <w:rFonts w:hint="default"/>
          <w:sz w:val="24"/>
          <w:szCs w:val="26"/>
          <w:lang w:eastAsia="vi-VN"/>
        </w:rPr>
        <w:t xml:space="preserve">Số điểm cực trị của hàm số </w:t>
      </w:r>
      <w:r w:rsidR="006A1D3A" w:rsidRPr="006A1D3A">
        <w:rPr>
          <w:rFonts w:hint="default"/>
          <w:position w:val="-14"/>
          <w:sz w:val="24"/>
          <w:szCs w:val="26"/>
          <w:lang w:eastAsia="vi-VN"/>
        </w:rPr>
        <w:object w:dxaOrig="580" w:dyaOrig="400" w14:anchorId="0AAAE747">
          <v:shape id="_x0000_i1139" type="#_x0000_t75" style="width:29pt;height:20.1pt" o:ole="">
            <v:imagedata r:id="rId227" o:title=""/>
          </v:shape>
          <o:OLEObject Type="Embed" ProgID="Equation.DSMT4" ShapeID="_x0000_i1139" DrawAspect="Content" ObjectID="_1733219372" r:id="rId228"/>
        </w:object>
      </w:r>
      <w:r w:rsidR="006A1D3A">
        <w:rPr>
          <w:rFonts w:hint="default"/>
          <w:sz w:val="24"/>
          <w:szCs w:val="26"/>
          <w:lang w:eastAsia="vi-VN"/>
        </w:rPr>
        <w:t xml:space="preserve"> </w:t>
      </w:r>
      <w:r w:rsidRPr="00217FF6">
        <w:rPr>
          <w:rFonts w:hint="default"/>
          <w:sz w:val="24"/>
          <w:szCs w:val="26"/>
          <w:lang w:eastAsia="vi-VN"/>
        </w:rPr>
        <w:t>là</w:t>
      </w:r>
      <w:r w:rsidR="00217FF6">
        <w:rPr>
          <w:rFonts w:hint="default"/>
          <w:sz w:val="24"/>
          <w:szCs w:val="26"/>
          <w:lang w:eastAsia="vi-VN"/>
        </w:rPr>
        <w:t>:</w:t>
      </w:r>
      <w:r w:rsidRPr="00217FF6">
        <w:rPr>
          <w:rFonts w:eastAsia="Times New Roman" w:hint="default"/>
          <w:b/>
          <w:sz w:val="24"/>
        </w:rPr>
        <w:tab/>
        <w:t>A.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b/>
          <w:position w:val="-6"/>
          <w:lang w:eastAsia="vi-VN"/>
        </w:rPr>
        <w:object w:dxaOrig="223" w:dyaOrig="280" w14:anchorId="25096682">
          <v:shape id="_x0000_i1140" type="#_x0000_t75" style="width:11.2pt;height:14.05pt" o:ole="">
            <v:imagedata r:id="rId229" o:title=""/>
          </v:shape>
          <o:OLEObject Type="Embed" ProgID="Equation.DSMT4" ShapeID="_x0000_i1140" DrawAspect="Content" ObjectID="_1733219373" r:id="rId230"/>
        </w:object>
      </w:r>
      <w:r w:rsidRPr="00217FF6">
        <w:rPr>
          <w:rFonts w:eastAsia="Times New Roman" w:hint="default"/>
          <w:b/>
          <w:sz w:val="24"/>
        </w:rPr>
        <w:tab/>
      </w:r>
      <w:r w:rsidR="00217FF6">
        <w:rPr>
          <w:rFonts w:eastAsia="Times New Roman" w:hint="default"/>
          <w:b/>
          <w:sz w:val="24"/>
        </w:rPr>
        <w:tab/>
      </w:r>
      <w:r w:rsidRPr="00217FF6">
        <w:rPr>
          <w:rFonts w:eastAsia="Times New Roman" w:hint="default"/>
          <w:b/>
          <w:sz w:val="24"/>
        </w:rPr>
        <w:t>B.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noProof/>
          <w:position w:val="-6"/>
          <w:lang w:eastAsia="vi-VN"/>
        </w:rPr>
        <w:object w:dxaOrig="223" w:dyaOrig="280" w14:anchorId="74AE4CE2">
          <v:shape id="_x0000_i1141" type="#_x0000_t75" style="width:11.2pt;height:14.05pt" o:ole="">
            <v:imagedata r:id="rId231" o:title=""/>
          </v:shape>
          <o:OLEObject Type="Embed" ProgID="Equation.DSMT4" ShapeID="_x0000_i1141" DrawAspect="Content" ObjectID="_1733219374" r:id="rId232"/>
        </w:object>
      </w:r>
      <w:r w:rsidRPr="00217FF6">
        <w:rPr>
          <w:rFonts w:eastAsia="Times New Roman" w:hint="default"/>
          <w:b/>
          <w:sz w:val="24"/>
        </w:rPr>
        <w:tab/>
      </w:r>
      <w:r w:rsidR="00217FF6">
        <w:rPr>
          <w:rFonts w:eastAsia="Times New Roman" w:hint="default"/>
          <w:b/>
          <w:sz w:val="24"/>
        </w:rPr>
        <w:tab/>
      </w:r>
      <w:r w:rsidRPr="00217FF6">
        <w:rPr>
          <w:rFonts w:eastAsia="Times New Roman" w:hint="default"/>
          <w:b/>
          <w:sz w:val="24"/>
        </w:rPr>
        <w:t>C.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b/>
          <w:position w:val="-6"/>
          <w:lang w:eastAsia="vi-VN"/>
        </w:rPr>
        <w:object w:dxaOrig="223" w:dyaOrig="280" w14:anchorId="5DC87B20">
          <v:shape id="_x0000_i1142" type="#_x0000_t75" style="width:11.2pt;height:14.05pt" o:ole="">
            <v:imagedata r:id="rId233" o:title=""/>
          </v:shape>
          <o:OLEObject Type="Embed" ProgID="Equation.DSMT4" ShapeID="_x0000_i1142" DrawAspect="Content" ObjectID="_1733219375" r:id="rId234"/>
        </w:object>
      </w:r>
      <w:r w:rsidRPr="00217FF6">
        <w:rPr>
          <w:rFonts w:eastAsia="Times New Roman" w:hint="default"/>
          <w:b/>
          <w:sz w:val="24"/>
        </w:rPr>
        <w:tab/>
      </w:r>
      <w:r w:rsidR="00217FF6">
        <w:rPr>
          <w:rFonts w:eastAsia="Times New Roman" w:hint="default"/>
          <w:b/>
          <w:sz w:val="24"/>
        </w:rPr>
        <w:tab/>
      </w:r>
      <w:r w:rsidRPr="00217FF6">
        <w:rPr>
          <w:rFonts w:eastAsia="Times New Roman" w:hint="default"/>
          <w:b/>
          <w:sz w:val="24"/>
        </w:rPr>
        <w:t>D.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noProof/>
          <w:position w:val="-6"/>
          <w:lang w:eastAsia="vi-VN"/>
        </w:rPr>
        <w:object w:dxaOrig="216" w:dyaOrig="280" w14:anchorId="6F2872BC">
          <v:shape id="_x0000_i1143" type="#_x0000_t75" style="width:10.75pt;height:14.05pt" o:ole="">
            <v:imagedata r:id="rId235" o:title=""/>
          </v:shape>
          <o:OLEObject Type="Embed" ProgID="Equation.DSMT4" ShapeID="_x0000_i1143" DrawAspect="Content" ObjectID="_1733219376" r:id="rId236"/>
        </w:object>
      </w:r>
    </w:p>
    <w:p w14:paraId="295256B0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20. </w:t>
      </w:r>
      <w:r w:rsidRPr="00217FF6">
        <w:rPr>
          <w:rFonts w:hint="default"/>
          <w:sz w:val="24"/>
          <w:szCs w:val="24"/>
        </w:rPr>
        <w:t xml:space="preserve">Tìm giá trị lớn nhất </w:t>
      </w:r>
      <w:r w:rsidRPr="00217FF6">
        <w:rPr>
          <w:rFonts w:hint="default"/>
          <w:position w:val="-4"/>
        </w:rPr>
        <w:object w:dxaOrig="336" w:dyaOrig="242" w14:anchorId="7DC676A7">
          <v:shape id="_x0000_i1144" type="#_x0000_t75" style="width:16.85pt;height:12.15pt" o:ole="">
            <v:imagedata r:id="rId237" o:title=""/>
          </v:shape>
          <o:OLEObject Type="Embed" ProgID="Equation.DSMT4" ShapeID="_x0000_i1144" DrawAspect="Content" ObjectID="_1733219377" r:id="rId238"/>
        </w:object>
      </w:r>
      <w:r w:rsidRPr="00217FF6">
        <w:rPr>
          <w:rFonts w:hint="default"/>
          <w:sz w:val="24"/>
          <w:szCs w:val="24"/>
        </w:rPr>
        <w:t xml:space="preserve"> của hàm số </w:t>
      </w:r>
      <w:r w:rsidRPr="00217FF6">
        <w:rPr>
          <w:rFonts w:hint="default"/>
          <w:position w:val="-24"/>
        </w:rPr>
        <w:object w:dxaOrig="1010" w:dyaOrig="639" w14:anchorId="41C2D549">
          <v:shape id="_x0000_i1145" type="#_x0000_t75" style="width:50.5pt;height:31.8pt" o:ole="">
            <v:imagedata r:id="rId239" o:title=""/>
          </v:shape>
          <o:OLEObject Type="Embed" ProgID="Equation.DSMT4" ShapeID="_x0000_i1145" DrawAspect="Content" ObjectID="_1733219378" r:id="rId240"/>
        </w:object>
      </w:r>
      <w:r w:rsidRPr="00217FF6">
        <w:rPr>
          <w:rFonts w:hint="default"/>
          <w:sz w:val="24"/>
          <w:szCs w:val="24"/>
        </w:rPr>
        <w:t xml:space="preserve"> trên đoạn </w:t>
      </w:r>
      <w:r w:rsidRPr="00217FF6">
        <w:rPr>
          <w:rFonts w:hint="default"/>
          <w:position w:val="-14"/>
        </w:rPr>
        <w:object w:dxaOrig="592" w:dyaOrig="400" w14:anchorId="6A7D2BA8">
          <v:shape id="_x0000_i1146" type="#_x0000_t75" style="width:29.45pt;height:20.1pt" o:ole="">
            <v:imagedata r:id="rId241" o:title=""/>
          </v:shape>
          <o:OLEObject Type="Embed" ProgID="Equation.DSMT4" ShapeID="_x0000_i1146" DrawAspect="Content" ObjectID="_1733219379" r:id="rId242"/>
        </w:object>
      </w:r>
    </w:p>
    <w:p w14:paraId="56D46AF6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859" w:dyaOrig="291" w14:anchorId="5F00B993">
          <v:shape id="_x0000_i1147" type="#_x0000_t75" style="width:43pt;height:14.5pt" o:ole="">
            <v:imagedata r:id="rId243" o:title=""/>
          </v:shape>
          <o:OLEObject Type="Embed" ProgID="Equation.DSMT4" ShapeID="_x0000_i1147" DrawAspect="Content" ObjectID="_1733219380" r:id="rId244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713" w:dyaOrig="291" w14:anchorId="39DC2BAC">
          <v:shape id="_x0000_i1148" type="#_x0000_t75" style="width:35.55pt;height:14.5pt" o:ole="">
            <v:imagedata r:id="rId245" o:title=""/>
          </v:shape>
          <o:OLEObject Type="Embed" ProgID="Equation.DSMT4" ShapeID="_x0000_i1148" DrawAspect="Content" ObjectID="_1733219381" r:id="rId246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920" w:dyaOrig="626" w14:anchorId="4E843535">
          <v:shape id="_x0000_i1149" type="#_x0000_t75" style="width:45.8pt;height:31.3pt" o:ole="">
            <v:imagedata r:id="rId247" o:title=""/>
          </v:shape>
          <o:OLEObject Type="Embed" ProgID="Equation.DSMT4" ShapeID="_x0000_i1149" DrawAspect="Content" ObjectID="_1733219382" r:id="rId248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760" w:dyaOrig="626" w14:anchorId="40FA1649">
          <v:shape id="_x0000_i1150" type="#_x0000_t75" style="width:37.85pt;height:31.3pt" o:ole="">
            <v:imagedata r:id="rId249" o:title=""/>
          </v:shape>
          <o:OLEObject Type="Embed" ProgID="Equation.DSMT4" ShapeID="_x0000_i1150" DrawAspect="Content" ObjectID="_1733219383" r:id="rId250"/>
        </w:object>
      </w:r>
    </w:p>
    <w:p w14:paraId="2E185515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21. </w:t>
      </w:r>
      <w:r w:rsidRPr="00217FF6">
        <w:rPr>
          <w:rFonts w:hint="default"/>
          <w:sz w:val="24"/>
          <w:szCs w:val="24"/>
        </w:rPr>
        <w:t xml:space="preserve">Đồ thị hàm số </w:t>
      </w:r>
      <w:r w:rsidRPr="00217FF6">
        <w:rPr>
          <w:rFonts w:hint="default"/>
          <w:position w:val="-24"/>
        </w:rPr>
        <w:object w:dxaOrig="1460" w:dyaOrig="673" w14:anchorId="5535B4CD">
          <v:shape id="_x0000_i1151" type="#_x0000_t75" style="width:72.95pt;height:33.65pt" o:ole="">
            <v:imagedata r:id="rId251" o:title=""/>
          </v:shape>
          <o:OLEObject Type="Embed" ProgID="Equation.DSMT4" ShapeID="_x0000_i1151" DrawAspect="Content" ObjectID="_1733219384" r:id="rId252"/>
        </w:object>
      </w:r>
      <w:r w:rsidRPr="00217FF6">
        <w:rPr>
          <w:rFonts w:hint="default"/>
          <w:sz w:val="24"/>
          <w:szCs w:val="24"/>
        </w:rPr>
        <w:t xml:space="preserve"> có bao nhiêu tiệm cận đứng ?</w:t>
      </w:r>
    </w:p>
    <w:p w14:paraId="7684C7D0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206" w:dyaOrig="280" w14:anchorId="086604DA">
          <v:shape id="_x0000_i1152" type="#_x0000_t75" style="width:10.3pt;height:14.05pt" o:ole="">
            <v:imagedata r:id="rId253" o:title=""/>
          </v:shape>
          <o:OLEObject Type="Embed" ProgID="Equation.DSMT4" ShapeID="_x0000_i1152" DrawAspect="Content" ObjectID="_1733219385" r:id="rId254"/>
        </w:object>
      </w:r>
      <w:r w:rsidRPr="00217FF6">
        <w:rPr>
          <w:b/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187" w:dyaOrig="280" w14:anchorId="4CD4D3A5">
          <v:shape id="_x0000_i1153" type="#_x0000_t75" style="width:9.35pt;height:14.05pt" o:ole="">
            <v:imagedata r:id="rId255" o:title=""/>
          </v:shape>
          <o:OLEObject Type="Embed" ProgID="Equation.DSMT4" ShapeID="_x0000_i1153" DrawAspect="Content" ObjectID="_1733219386" r:id="rId256"/>
        </w:object>
      </w:r>
      <w:r w:rsidRPr="00217FF6">
        <w:rPr>
          <w:b/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4"/>
          <w:sz w:val="20"/>
          <w:szCs w:val="20"/>
        </w:rPr>
        <w:object w:dxaOrig="206" w:dyaOrig="281" w14:anchorId="1BC8407A">
          <v:shape id="_x0000_i1154" type="#_x0000_t75" style="width:10.3pt;height:14.05pt" o:ole="">
            <v:imagedata r:id="rId257" o:title=""/>
          </v:shape>
          <o:OLEObject Type="Embed" ProgID="Equation.DSMT4" ShapeID="_x0000_i1154" DrawAspect="Content" ObjectID="_1733219387" r:id="rId258"/>
        </w:object>
      </w:r>
      <w:r w:rsidRPr="00217FF6">
        <w:rPr>
          <w:b/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4"/>
          <w:sz w:val="20"/>
          <w:szCs w:val="20"/>
        </w:rPr>
        <w:object w:dxaOrig="132" w:dyaOrig="280" w14:anchorId="6C5E527F">
          <v:shape id="_x0000_i1155" type="#_x0000_t75" style="width:6.55pt;height:14.05pt" o:ole="">
            <v:imagedata r:id="rId259" o:title=""/>
          </v:shape>
          <o:OLEObject Type="Embed" ProgID="Equation.DSMT4" ShapeID="_x0000_i1155" DrawAspect="Content" ObjectID="_1733219388" r:id="rId260"/>
        </w:object>
      </w:r>
      <w:r w:rsidRPr="00217FF6">
        <w:rPr>
          <w:b/>
          <w:color w:val="000000"/>
        </w:rPr>
        <w:t>.</w:t>
      </w:r>
    </w:p>
    <w:p w14:paraId="5EF277D0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lastRenderedPageBreak/>
        <w:t xml:space="preserve">Câu 22. </w:t>
      </w:r>
      <w:r w:rsidRPr="00217FF6">
        <w:rPr>
          <w:rFonts w:hint="default"/>
          <w:sz w:val="24"/>
          <w:szCs w:val="24"/>
        </w:rPr>
        <w:t xml:space="preserve">Đạo hàm của hàm số </w:t>
      </w:r>
      <w:r w:rsidRPr="00217FF6">
        <w:rPr>
          <w:rFonts w:hint="default"/>
          <w:position w:val="-16"/>
        </w:rPr>
        <w:object w:dxaOrig="1636" w:dyaOrig="449" w14:anchorId="798FCB98">
          <v:shape id="_x0000_i1156" type="#_x0000_t75" style="width:81.8pt;height:22.45pt" o:ole="">
            <v:imagedata r:id="rId261" o:title=""/>
          </v:shape>
          <o:OLEObject Type="Embed" ProgID="Equation.DSMT4" ShapeID="_x0000_i1156" DrawAspect="Content" ObjectID="_1733219389" r:id="rId262"/>
        </w:object>
      </w:r>
      <w:r w:rsidRPr="00217FF6">
        <w:rPr>
          <w:rFonts w:hint="default"/>
          <w:sz w:val="24"/>
          <w:szCs w:val="24"/>
        </w:rPr>
        <w:t xml:space="preserve"> là</w:t>
      </w:r>
    </w:p>
    <w:p w14:paraId="16EB4D24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38"/>
          <w:sz w:val="20"/>
          <w:szCs w:val="20"/>
        </w:rPr>
        <w:object w:dxaOrig="1699" w:dyaOrig="760" w14:anchorId="1C8270FE">
          <v:shape id="_x0000_i1157" type="#_x0000_t75" style="width:85.1pt;height:37.85pt" o:ole="">
            <v:imagedata r:id="rId263" o:title=""/>
          </v:shape>
          <o:OLEObject Type="Embed" ProgID="Equation.DSMT4" ShapeID="_x0000_i1157" DrawAspect="Content" ObjectID="_1733219390" r:id="rId264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147" w:dyaOrig="626" w14:anchorId="533593F8">
          <v:shape id="_x0000_i1158" type="#_x0000_t75" style="width:57.5pt;height:31.3pt" o:ole="">
            <v:imagedata r:id="rId265" o:title=""/>
          </v:shape>
          <o:OLEObject Type="Embed" ProgID="Equation.DSMT4" ShapeID="_x0000_i1158" DrawAspect="Content" ObjectID="_1733219391" r:id="rId266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243" w:dyaOrig="626" w14:anchorId="497A66D0">
          <v:shape id="_x0000_i1159" type="#_x0000_t75" style="width:62.2pt;height:31.3pt" o:ole="">
            <v:imagedata r:id="rId267" o:title=""/>
          </v:shape>
          <o:OLEObject Type="Embed" ProgID="Equation.DSMT4" ShapeID="_x0000_i1159" DrawAspect="Content" ObjectID="_1733219392" r:id="rId268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38"/>
          <w:sz w:val="20"/>
          <w:szCs w:val="20"/>
        </w:rPr>
        <w:object w:dxaOrig="1699" w:dyaOrig="760" w14:anchorId="77C70B9B">
          <v:shape id="_x0000_i1160" type="#_x0000_t75" style="width:85.1pt;height:37.85pt" o:ole="">
            <v:imagedata r:id="rId269" o:title=""/>
          </v:shape>
          <o:OLEObject Type="Embed" ProgID="Equation.DSMT4" ShapeID="_x0000_i1160" DrawAspect="Content" ObjectID="_1733219393" r:id="rId270"/>
        </w:object>
      </w:r>
    </w:p>
    <w:p w14:paraId="4DB17A28" w14:textId="4F0478D9" w:rsidR="00A77B3E" w:rsidRPr="00217FF6" w:rsidRDefault="00670057" w:rsidP="00217FF6">
      <w:pPr>
        <w:pStyle w:val="Normal0"/>
        <w:spacing w:before="60"/>
        <w:rPr>
          <w:rFonts w:hint="default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23. </w:t>
      </w:r>
      <w:r w:rsidRPr="00217FF6">
        <w:rPr>
          <w:rFonts w:hint="default"/>
          <w:sz w:val="24"/>
          <w:szCs w:val="24"/>
        </w:rPr>
        <w:t xml:space="preserve">Cho hình chóp </w:t>
      </w:r>
      <w:r w:rsidRPr="00217FF6">
        <w:rPr>
          <w:rFonts w:hint="default"/>
          <w:position w:val="-6"/>
          <w:sz w:val="22"/>
        </w:rPr>
        <w:object w:dxaOrig="919" w:dyaOrig="263" w14:anchorId="2A15358B">
          <v:shape id="_x0000_i1161" type="#_x0000_t75" style="width:45.8pt;height:13.1pt" o:ole="">
            <v:imagedata r:id="rId271" o:title=""/>
          </v:shape>
          <o:OLEObject Type="Embed" ProgID="Equation.DSMT4" ShapeID="_x0000_i1161" DrawAspect="Content" ObjectID="_1733219394" r:id="rId272"/>
        </w:object>
      </w:r>
      <w:r w:rsidRPr="00217FF6">
        <w:rPr>
          <w:rFonts w:hint="default"/>
          <w:sz w:val="24"/>
          <w:szCs w:val="24"/>
        </w:rPr>
        <w:t xml:space="preserve"> đáy là hình vuông cạnh </w:t>
      </w:r>
      <w:r w:rsidRPr="00217FF6">
        <w:rPr>
          <w:rFonts w:hint="default"/>
          <w:position w:val="-6"/>
          <w:sz w:val="22"/>
        </w:rPr>
        <w:object w:dxaOrig="484" w:dyaOrig="337" w14:anchorId="0AB3CF45">
          <v:shape id="_x0000_i1162" type="#_x0000_t75" style="width:24.3pt;height:16.85pt" o:ole="">
            <v:imagedata r:id="rId273" o:title=""/>
          </v:shape>
          <o:OLEObject Type="Embed" ProgID="Equation.DSMT4" ShapeID="_x0000_i1162" DrawAspect="Content" ObjectID="_1733219395" r:id="rId274"/>
        </w:object>
      </w:r>
      <w:r w:rsidRPr="00217FF6">
        <w:rPr>
          <w:rFonts w:hint="default"/>
          <w:sz w:val="24"/>
          <w:szCs w:val="24"/>
        </w:rPr>
        <w:t>,</w:t>
      </w:r>
      <w:r w:rsidRPr="00217FF6">
        <w:rPr>
          <w:rFonts w:hint="default"/>
          <w:position w:val="-6"/>
          <w:sz w:val="22"/>
        </w:rPr>
        <w:object w:dxaOrig="354" w:dyaOrig="263" w14:anchorId="2F233F44">
          <v:shape id="_x0000_i1163" type="#_x0000_t75" style="width:17.75pt;height:13.1pt" o:ole="">
            <v:imagedata r:id="rId275" o:title=""/>
          </v:shape>
          <o:OLEObject Type="Embed" ProgID="Equation.DSMT4" ShapeID="_x0000_i1163" DrawAspect="Content" ObjectID="_1733219396" r:id="rId276"/>
        </w:object>
      </w:r>
      <w:r w:rsidRPr="00217FF6">
        <w:rPr>
          <w:rFonts w:hint="default"/>
          <w:sz w:val="24"/>
          <w:szCs w:val="24"/>
        </w:rPr>
        <w:t xml:space="preserve"> vuông góc với mặt phẳng đáy và </w:t>
      </w:r>
      <w:r w:rsidRPr="00217FF6">
        <w:rPr>
          <w:rFonts w:hint="default"/>
          <w:position w:val="-6"/>
          <w:sz w:val="22"/>
        </w:rPr>
        <w:object w:dxaOrig="819" w:dyaOrig="263" w14:anchorId="763EEC31">
          <v:shape id="_x0000_i1164" type="#_x0000_t75" style="width:41.15pt;height:13.1pt" o:ole="">
            <v:imagedata r:id="rId277" o:title=""/>
          </v:shape>
          <o:OLEObject Type="Embed" ProgID="Equation.DSMT4" ShapeID="_x0000_i1164" DrawAspect="Content" ObjectID="_1733219397" r:id="rId278"/>
        </w:object>
      </w:r>
      <w:r w:rsidRPr="00217FF6">
        <w:rPr>
          <w:rFonts w:hint="default"/>
          <w:sz w:val="24"/>
          <w:szCs w:val="24"/>
        </w:rPr>
        <w:t xml:space="preserve">. Thể tích khối chóp </w:t>
      </w:r>
      <w:r w:rsidRPr="00217FF6">
        <w:rPr>
          <w:rFonts w:hint="default"/>
          <w:position w:val="-6"/>
          <w:sz w:val="22"/>
        </w:rPr>
        <w:object w:dxaOrig="839" w:dyaOrig="263" w14:anchorId="66F8017E">
          <v:shape id="_x0000_i1165" type="#_x0000_t75" style="width:42.1pt;height:13.1pt" o:ole="">
            <v:imagedata r:id="rId279" o:title=""/>
          </v:shape>
          <o:OLEObject Type="Embed" ProgID="Equation.DSMT4" ShapeID="_x0000_i1165" DrawAspect="Content" ObjectID="_1733219398" r:id="rId280"/>
        </w:object>
      </w:r>
      <w:r w:rsidRPr="00217FF6">
        <w:rPr>
          <w:rFonts w:hint="default"/>
          <w:sz w:val="24"/>
          <w:szCs w:val="24"/>
        </w:rPr>
        <w:t xml:space="preserve"> bằng:</w:t>
      </w:r>
      <w:r w:rsidRPr="00217FF6">
        <w:rPr>
          <w:rFonts w:eastAsia="Times New Roman" w:hint="default"/>
          <w:b/>
          <w:sz w:val="24"/>
        </w:rPr>
        <w:tab/>
        <w:t>A.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6"/>
        </w:rPr>
        <w:object w:dxaOrig="747" w:dyaOrig="347" w14:anchorId="535E3BFA">
          <v:shape id="_x0000_i1166" type="#_x0000_t75" style="width:37.4pt;height:17.3pt" o:ole="">
            <v:imagedata r:id="rId281" o:title=""/>
          </v:shape>
          <o:OLEObject Type="Embed" ProgID="Equation.DSMT4" ShapeID="_x0000_i1166" DrawAspect="Content" ObjectID="_1733219399" r:id="rId282"/>
        </w:object>
      </w:r>
      <w:r w:rsidRPr="00217FF6">
        <w:rPr>
          <w:rFonts w:eastAsia="Times New Roman" w:hint="default"/>
          <w:b/>
          <w:sz w:val="24"/>
        </w:rPr>
        <w:tab/>
        <w:t>B.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6"/>
        </w:rPr>
        <w:object w:dxaOrig="478" w:dyaOrig="336" w14:anchorId="612FD3AA">
          <v:shape id="_x0000_i1167" type="#_x0000_t75" style="width:23.85pt;height:16.85pt" o:ole="">
            <v:imagedata r:id="rId283" o:title=""/>
          </v:shape>
          <o:OLEObject Type="Embed" ProgID="Equation.DSMT4" ShapeID="_x0000_i1167" DrawAspect="Content" ObjectID="_1733219400" r:id="rId284"/>
        </w:object>
      </w:r>
      <w:r w:rsidRPr="00217FF6">
        <w:rPr>
          <w:rFonts w:eastAsia="Times New Roman" w:hint="default"/>
          <w:b/>
          <w:sz w:val="24"/>
        </w:rPr>
        <w:tab/>
        <w:t>C.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b/>
          <w:position w:val="-6"/>
        </w:rPr>
        <w:object w:dxaOrig="478" w:dyaOrig="326" w14:anchorId="02D8058A">
          <v:shape id="_x0000_i1168" type="#_x0000_t75" style="width:23.85pt;height:16.35pt" o:ole="">
            <v:imagedata r:id="rId285" o:title=""/>
          </v:shape>
          <o:OLEObject Type="Embed" ProgID="Equation.DSMT4" ShapeID="_x0000_i1168" DrawAspect="Content" ObjectID="_1733219401" r:id="rId286"/>
        </w:object>
      </w:r>
      <w:r w:rsidRPr="00217FF6">
        <w:rPr>
          <w:rFonts w:eastAsia="Times New Roman" w:hint="default"/>
          <w:b/>
          <w:sz w:val="24"/>
        </w:rPr>
        <w:tab/>
        <w:t>D.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b/>
          <w:position w:val="-6"/>
        </w:rPr>
        <w:object w:dxaOrig="449" w:dyaOrig="326" w14:anchorId="34593E60">
          <v:shape id="_x0000_i1169" type="#_x0000_t75" style="width:22.45pt;height:16.35pt" o:ole="">
            <v:imagedata r:id="rId287" o:title=""/>
          </v:shape>
          <o:OLEObject Type="Embed" ProgID="Equation.DSMT4" ShapeID="_x0000_i1169" DrawAspect="Content" ObjectID="_1733219402" r:id="rId288"/>
        </w:object>
      </w:r>
    </w:p>
    <w:p w14:paraId="2CA83815" w14:textId="77777777" w:rsidR="00D124A9" w:rsidRPr="00217FF6" w:rsidRDefault="00670057" w:rsidP="00D124A9">
      <w:pPr>
        <w:pStyle w:val="Normal0"/>
        <w:spacing w:before="60"/>
        <w:jc w:val="both"/>
        <w:rPr>
          <w:rFonts w:hint="default"/>
          <w:sz w:val="24"/>
          <w:szCs w:val="24"/>
          <w:lang w:eastAsia="vi-VN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24. </w:t>
      </w:r>
      <w:r w:rsidRPr="00217FF6">
        <w:rPr>
          <w:rFonts w:hint="default"/>
          <w:sz w:val="24"/>
          <w:szCs w:val="24"/>
          <w:lang w:eastAsia="vi-VN"/>
        </w:rPr>
        <w:t xml:space="preserve">Hàm số </w:t>
      </w:r>
      <w:r w:rsidRPr="00217FF6">
        <w:rPr>
          <w:rFonts w:hint="default"/>
          <w:position w:val="-10"/>
          <w:sz w:val="22"/>
          <w:lang w:eastAsia="vi-VN"/>
        </w:rPr>
        <w:object w:dxaOrig="1680" w:dyaOrig="364" w14:anchorId="5EBAA80A">
          <v:shape id="_x0000_i1170" type="#_x0000_t75" style="width:84.15pt;height:18.25pt" o:ole="">
            <v:imagedata r:id="rId289" o:title=""/>
          </v:shape>
          <o:OLEObject Type="Embed" ProgID="Equation.DSMT4" ShapeID="_x0000_i1170" DrawAspect="Content" ObjectID="_1733219403" r:id="rId290"/>
        </w:object>
      </w:r>
      <w:r w:rsidRPr="00217FF6">
        <w:rPr>
          <w:rFonts w:hint="default"/>
          <w:sz w:val="24"/>
          <w:szCs w:val="24"/>
          <w:lang w:eastAsia="vi-VN"/>
        </w:rPr>
        <w:t xml:space="preserve"> đạt cực tiểu tại điểm</w:t>
      </w:r>
    </w:p>
    <w:p w14:paraId="4C7C5884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b/>
          <w:position w:val="-6"/>
          <w:sz w:val="20"/>
          <w:szCs w:val="20"/>
          <w:lang w:eastAsia="vi-VN"/>
        </w:rPr>
        <w:object w:dxaOrig="599" w:dyaOrig="280" w14:anchorId="39CD7D32">
          <v:shape id="_x0000_i1171" type="#_x0000_t75" style="width:29.9pt;height:14.05pt" o:ole="">
            <v:imagedata r:id="rId291" o:title=""/>
          </v:shape>
          <o:OLEObject Type="Embed" ProgID="Equation.DSMT4" ShapeID="_x0000_i1171" DrawAspect="Content" ObjectID="_1733219404" r:id="rId292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b/>
          <w:position w:val="-6"/>
          <w:sz w:val="20"/>
          <w:szCs w:val="20"/>
          <w:lang w:eastAsia="vi-VN"/>
        </w:rPr>
        <w:object w:dxaOrig="733" w:dyaOrig="272" w14:anchorId="1B48C0C8">
          <v:shape id="_x0000_i1172" type="#_x0000_t75" style="width:36.45pt;height:13.55pt" o:ole="">
            <v:imagedata r:id="rId293" o:title=""/>
          </v:shape>
          <o:OLEObject Type="Embed" ProgID="Equation.DSMT4" ShapeID="_x0000_i1172" DrawAspect="Content" ObjectID="_1733219405" r:id="rId294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noProof/>
          <w:position w:val="-6"/>
          <w:sz w:val="20"/>
          <w:szCs w:val="20"/>
          <w:lang w:eastAsia="vi-VN"/>
        </w:rPr>
        <w:object w:dxaOrig="587" w:dyaOrig="280" w14:anchorId="5118756C">
          <v:shape id="_x0000_i1173" type="#_x0000_t75" style="width:29.45pt;height:14.05pt" o:ole="">
            <v:imagedata r:id="rId295" o:title=""/>
          </v:shape>
          <o:OLEObject Type="Embed" ProgID="Equation.DSMT4" ShapeID="_x0000_i1173" DrawAspect="Content" ObjectID="_1733219406" r:id="rId296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noProof/>
          <w:position w:val="-6"/>
          <w:sz w:val="20"/>
          <w:szCs w:val="20"/>
          <w:lang w:eastAsia="vi-VN"/>
        </w:rPr>
        <w:object w:dxaOrig="733" w:dyaOrig="280" w14:anchorId="325D95FD">
          <v:shape id="_x0000_i1174" type="#_x0000_t75" style="width:36.45pt;height:14.05pt" o:ole="">
            <v:imagedata r:id="rId297" o:title=""/>
          </v:shape>
          <o:OLEObject Type="Embed" ProgID="Equation.DSMT4" ShapeID="_x0000_i1174" DrawAspect="Content" ObjectID="_1733219407" r:id="rId298"/>
        </w:object>
      </w:r>
    </w:p>
    <w:p w14:paraId="595CA674" w14:textId="77777777" w:rsidR="0015143E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25. </w:t>
      </w:r>
      <w:r w:rsidRPr="00217FF6">
        <w:rPr>
          <w:rFonts w:hint="default"/>
          <w:sz w:val="24"/>
          <w:szCs w:val="24"/>
        </w:rPr>
        <w:t xml:space="preserve">Đồ thị của hàm số nào dưới đây có dạng như đường cong trong hình bên? </w:t>
      </w:r>
    </w:p>
    <w:p w14:paraId="526A9C90" w14:textId="275DA80B" w:rsidR="0015143E" w:rsidRPr="00217FF6" w:rsidRDefault="00DD7B59" w:rsidP="0015143E">
      <w:pPr>
        <w:pStyle w:val="Normal0"/>
        <w:spacing w:before="60"/>
        <w:jc w:val="center"/>
        <w:rPr>
          <w:rFonts w:hint="default"/>
          <w:sz w:val="24"/>
          <w:szCs w:val="24"/>
        </w:rPr>
      </w:pPr>
      <w:r>
        <w:rPr>
          <w:noProof/>
        </w:rPr>
        <w:pict w14:anchorId="4B4FD803">
          <v:shape id="Hình ảnh 1" o:spid="_x0000_i1175" type="#_x0000_t75" alt="Chart&#10;&#10;Description automatically generated" style="width:221.6pt;height:163.15pt;mso-wrap-distance-left:0;mso-wrap-distance-top:0;mso-wrap-distance-right:0;mso-wrap-distance-bottom:0">
            <v:imagedata r:id="rId299" o:title=""/>
          </v:shape>
        </w:pict>
      </w:r>
    </w:p>
    <w:p w14:paraId="5F0513C8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10"/>
          <w:sz w:val="20"/>
          <w:szCs w:val="20"/>
          <w:lang w:val="vi-VN"/>
        </w:rPr>
        <w:object w:dxaOrig="1160" w:dyaOrig="364" w14:anchorId="511EC168">
          <v:shape id="_x0000_i1176" type="#_x0000_t75" style="width:57.95pt;height:18.25pt" o:ole="">
            <v:imagedata r:id="rId300" o:title=""/>
          </v:shape>
          <o:OLEObject Type="Embed" ProgID="Equation.DSMT4" ShapeID="_x0000_i1176" DrawAspect="Content" ObjectID="_1733219408" r:id="rId301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10"/>
          <w:sz w:val="20"/>
          <w:szCs w:val="20"/>
          <w:lang w:val="nl-NL"/>
        </w:rPr>
        <w:object w:dxaOrig="1287" w:dyaOrig="364" w14:anchorId="23EE9637">
          <v:shape id="_x0000_i1177" type="#_x0000_t75" style="width:64.5pt;height:18.25pt" o:ole="">
            <v:imagedata r:id="rId302" o:title=""/>
          </v:shape>
          <o:OLEObject Type="Embed" ProgID="Equation.DSMT4" ShapeID="_x0000_i1177" DrawAspect="Content" ObjectID="_1733219409" r:id="rId303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10"/>
          <w:sz w:val="20"/>
          <w:szCs w:val="20"/>
          <w:lang w:val="vi-VN"/>
        </w:rPr>
        <w:object w:dxaOrig="1419" w:dyaOrig="364" w14:anchorId="130570E2">
          <v:shape id="_x0000_i1178" type="#_x0000_t75" style="width:71.05pt;height:18.25pt" o:ole="">
            <v:imagedata r:id="rId304" o:title=""/>
          </v:shape>
          <o:OLEObject Type="Embed" ProgID="Equation.DSMT4" ShapeID="_x0000_i1178" DrawAspect="Content" ObjectID="_1733219410" r:id="rId305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10"/>
          <w:sz w:val="20"/>
          <w:szCs w:val="20"/>
          <w:lang w:val="vi-VN"/>
        </w:rPr>
        <w:object w:dxaOrig="1279" w:dyaOrig="364" w14:anchorId="52C84AB8">
          <v:shape id="_x0000_i1179" type="#_x0000_t75" style="width:64.05pt;height:18.25pt" o:ole="">
            <v:imagedata r:id="rId306" o:title=""/>
          </v:shape>
          <o:OLEObject Type="Embed" ProgID="Equation.DSMT4" ShapeID="_x0000_i1179" DrawAspect="Content" ObjectID="_1733219411" r:id="rId307"/>
        </w:object>
      </w:r>
    </w:p>
    <w:p w14:paraId="60D4C6D5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26. </w:t>
      </w:r>
      <w:r w:rsidRPr="00217FF6">
        <w:rPr>
          <w:rFonts w:hint="default"/>
          <w:sz w:val="24"/>
          <w:szCs w:val="24"/>
        </w:rPr>
        <w:t xml:space="preserve">Cho </w:t>
      </w:r>
      <w:r w:rsidRPr="00217FF6">
        <w:rPr>
          <w:rFonts w:hint="default"/>
          <w:position w:val="-8"/>
        </w:rPr>
        <w:object w:dxaOrig="554" w:dyaOrig="347" w14:anchorId="68E74CA8">
          <v:shape id="_x0000_i1180" type="#_x0000_t75" style="width:27.6pt;height:17.3pt" o:ole="">
            <v:imagedata r:id="rId308" o:title=""/>
          </v:shape>
          <o:OLEObject Type="Embed" ProgID="Equation.DSMT4" ShapeID="_x0000_i1180" DrawAspect="Content" ObjectID="_1733219412" r:id="rId309"/>
        </w:object>
      </w:r>
      <w:r w:rsidRPr="00217FF6">
        <w:rPr>
          <w:rFonts w:hint="default"/>
          <w:sz w:val="24"/>
          <w:szCs w:val="24"/>
        </w:rPr>
        <w:t xml:space="preserve"> là một nguyên hàm của hàm số </w:t>
      </w:r>
      <w:r w:rsidRPr="00217FF6">
        <w:rPr>
          <w:rFonts w:hint="default"/>
          <w:position w:val="-12"/>
        </w:rPr>
        <w:object w:dxaOrig="1434" w:dyaOrig="412" w14:anchorId="0C74C4BE">
          <v:shape id="_x0000_i1181" type="#_x0000_t75" style="width:71.55pt;height:20.55pt" o:ole="">
            <v:imagedata r:id="rId310" o:title=""/>
          </v:shape>
          <o:OLEObject Type="Embed" ProgID="Equation.DSMT4" ShapeID="_x0000_i1181" DrawAspect="Content" ObjectID="_1733219413" r:id="rId311"/>
        </w:object>
      </w:r>
      <w:r w:rsidRPr="00217FF6">
        <w:rPr>
          <w:rFonts w:hint="default"/>
          <w:sz w:val="24"/>
          <w:szCs w:val="24"/>
        </w:rPr>
        <w:t xml:space="preserve"> thỏa mãn </w:t>
      </w:r>
      <w:r w:rsidRPr="00217FF6">
        <w:rPr>
          <w:rFonts w:hint="default"/>
          <w:position w:val="-24"/>
        </w:rPr>
        <w:object w:dxaOrig="960" w:dyaOrig="646" w14:anchorId="76AC5C3A">
          <v:shape id="_x0000_i1182" type="#_x0000_t75" style="width:48.15pt;height:32.25pt" o:ole="">
            <v:imagedata r:id="rId312" o:title=""/>
          </v:shape>
          <o:OLEObject Type="Embed" ProgID="Equation.DSMT4" ShapeID="_x0000_i1182" DrawAspect="Content" ObjectID="_1733219414" r:id="rId313"/>
        </w:object>
      </w:r>
      <w:r w:rsidRPr="00217FF6">
        <w:rPr>
          <w:rFonts w:hint="default"/>
          <w:sz w:val="24"/>
          <w:szCs w:val="24"/>
        </w:rPr>
        <w:t xml:space="preserve">. Tìm </w:t>
      </w:r>
      <w:r w:rsidRPr="00217FF6">
        <w:rPr>
          <w:rFonts w:hint="default"/>
          <w:position w:val="-8"/>
        </w:rPr>
        <w:object w:dxaOrig="554" w:dyaOrig="347" w14:anchorId="4D5B078B">
          <v:shape id="_x0000_i1183" type="#_x0000_t75" style="width:27.6pt;height:17.3pt" o:ole="">
            <v:imagedata r:id="rId314" o:title=""/>
          </v:shape>
          <o:OLEObject Type="Embed" ProgID="Equation.DSMT4" ShapeID="_x0000_i1183" DrawAspect="Content" ObjectID="_1733219415" r:id="rId315"/>
        </w:object>
      </w:r>
      <w:r w:rsidRPr="00217FF6">
        <w:rPr>
          <w:rFonts w:hint="default"/>
          <w:sz w:val="24"/>
          <w:szCs w:val="24"/>
        </w:rPr>
        <w:t>.</w:t>
      </w:r>
    </w:p>
    <w:p w14:paraId="5DDCB7C9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899" w:dyaOrig="634" w14:anchorId="383D3DAF">
          <v:shape id="_x0000_i1184" type="#_x0000_t75" style="width:94.9pt;height:31.8pt" o:ole="">
            <v:imagedata r:id="rId316" o:title=""/>
          </v:shape>
          <o:OLEObject Type="Embed" ProgID="Equation.DSMT4" ShapeID="_x0000_i1184" DrawAspect="Content" ObjectID="_1733219416" r:id="rId317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2020" w:dyaOrig="634" w14:anchorId="2074226A">
          <v:shape id="_x0000_i1185" type="#_x0000_t75" style="width:101pt;height:31.8pt" o:ole="">
            <v:imagedata r:id="rId318" o:title=""/>
          </v:shape>
          <o:OLEObject Type="Embed" ProgID="Equation.DSMT4" ShapeID="_x0000_i1185" DrawAspect="Content" ObjectID="_1733219417" r:id="rId319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899" w:dyaOrig="634" w14:anchorId="22590D0F">
          <v:shape id="_x0000_i1186" type="#_x0000_t75" style="width:94.9pt;height:31.8pt" o:ole="">
            <v:imagedata r:id="rId320" o:title=""/>
          </v:shape>
          <o:OLEObject Type="Embed" ProgID="Equation.DSMT4" ShapeID="_x0000_i1186" DrawAspect="Content" ObjectID="_1733219418" r:id="rId321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899" w:dyaOrig="634" w14:anchorId="4D56B60A">
          <v:shape id="_x0000_i1187" type="#_x0000_t75" style="width:94.9pt;height:31.8pt" o:ole="">
            <v:imagedata r:id="rId322" o:title=""/>
          </v:shape>
          <o:OLEObject Type="Embed" ProgID="Equation.DSMT4" ShapeID="_x0000_i1187" DrawAspect="Content" ObjectID="_1733219419" r:id="rId323"/>
        </w:object>
      </w:r>
    </w:p>
    <w:p w14:paraId="77839520" w14:textId="77777777" w:rsidR="00821B81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27. </w:t>
      </w:r>
      <w:r w:rsidRPr="00217FF6">
        <w:rPr>
          <w:rFonts w:hint="default"/>
          <w:sz w:val="24"/>
          <w:szCs w:val="24"/>
        </w:rPr>
        <w:t xml:space="preserve">Cho lăng trụ tam giác đều </w:t>
      </w:r>
      <w:r w:rsidRPr="00217FF6">
        <w:rPr>
          <w:rFonts w:hint="default"/>
          <w:position w:val="-6"/>
          <w:sz w:val="28"/>
          <w:szCs w:val="22"/>
        </w:rPr>
        <w:object w:dxaOrig="1352" w:dyaOrig="263" w14:anchorId="12928350">
          <v:shape id="_x0000_i1188" type="#_x0000_t75" style="width:67.8pt;height:13.1pt" o:ole="">
            <v:imagedata r:id="rId324" o:title=""/>
          </v:shape>
          <o:OLEObject Type="Embed" ProgID="Equation.DSMT4" ShapeID="_x0000_i1188" DrawAspect="Content" ObjectID="_1733219420" r:id="rId325"/>
        </w:object>
      </w:r>
      <w:r w:rsidRPr="00217FF6">
        <w:rPr>
          <w:rFonts w:hint="default"/>
          <w:sz w:val="24"/>
          <w:szCs w:val="24"/>
        </w:rPr>
        <w:t xml:space="preserve"> có cạnh đáy bằng </w:t>
      </w:r>
      <w:r w:rsidRPr="00217FF6">
        <w:rPr>
          <w:rFonts w:hint="default"/>
          <w:position w:val="-6"/>
          <w:sz w:val="28"/>
          <w:szCs w:val="22"/>
        </w:rPr>
        <w:object w:dxaOrig="188" w:dyaOrig="224" w14:anchorId="19C45A33">
          <v:shape id="_x0000_i1189" type="#_x0000_t75" style="width:9.35pt;height:11.2pt" o:ole="">
            <v:imagedata r:id="rId326" o:title=""/>
          </v:shape>
          <o:OLEObject Type="Embed" ProgID="Equation.DSMT4" ShapeID="_x0000_i1189" DrawAspect="Content" ObjectID="_1733219421" r:id="rId327"/>
        </w:object>
      </w:r>
      <w:r w:rsidRPr="00217FF6">
        <w:rPr>
          <w:rFonts w:hint="default"/>
          <w:sz w:val="24"/>
          <w:szCs w:val="24"/>
        </w:rPr>
        <w:t xml:space="preserve"> và cạnh bên bằng </w:t>
      </w:r>
      <w:r w:rsidRPr="00217FF6">
        <w:rPr>
          <w:rFonts w:hint="default"/>
          <w:position w:val="-6"/>
          <w:sz w:val="28"/>
          <w:szCs w:val="22"/>
        </w:rPr>
        <w:object w:dxaOrig="336" w:dyaOrig="263" w14:anchorId="1CC50A9B">
          <v:shape id="_x0000_i1190" type="#_x0000_t75" style="width:16.85pt;height:13.1pt" o:ole="">
            <v:imagedata r:id="rId328" o:title=""/>
          </v:shape>
          <o:OLEObject Type="Embed" ProgID="Equation.DSMT4" ShapeID="_x0000_i1190" DrawAspect="Content" ObjectID="_1733219422" r:id="rId329"/>
        </w:object>
      </w:r>
      <w:r w:rsidRPr="00217FF6">
        <w:rPr>
          <w:rFonts w:hint="default"/>
          <w:sz w:val="24"/>
          <w:szCs w:val="24"/>
        </w:rPr>
        <w:t xml:space="preserve">. </w:t>
      </w:r>
    </w:p>
    <w:p w14:paraId="0DFCD72D" w14:textId="77777777" w:rsidR="00D124A9" w:rsidRPr="00217FF6" w:rsidRDefault="00670057" w:rsidP="00D124A9">
      <w:pPr>
        <w:pStyle w:val="Normal0"/>
        <w:tabs>
          <w:tab w:val="left" w:pos="992"/>
        </w:tabs>
        <w:spacing w:before="60"/>
        <w:ind w:firstLine="280"/>
        <w:jc w:val="both"/>
        <w:rPr>
          <w:rFonts w:hint="default"/>
          <w:sz w:val="24"/>
          <w:szCs w:val="24"/>
        </w:rPr>
      </w:pPr>
      <w:r w:rsidRPr="00217FF6">
        <w:rPr>
          <w:rFonts w:hint="default"/>
          <w:sz w:val="24"/>
          <w:szCs w:val="24"/>
        </w:rPr>
        <w:t>Thể tích khối lăng trụ đã cho là</w:t>
      </w:r>
    </w:p>
    <w:p w14:paraId="37D79837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740" w:dyaOrig="326" w14:anchorId="4E349900">
          <v:shape id="_x0000_i1191" type="#_x0000_t75" style="width:36.95pt;height:16.35pt" o:ole="">
            <v:imagedata r:id="rId330" o:title=""/>
          </v:shape>
          <o:OLEObject Type="Embed" ProgID="Equation.DSMT4" ShapeID="_x0000_i1191" DrawAspect="Content" ObjectID="_1733219423" r:id="rId331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1000" w:dyaOrig="356" w14:anchorId="52DE73C9">
          <v:shape id="_x0000_i1192" type="#_x0000_t75" style="width:50.05pt;height:17.75pt" o:ole="">
            <v:imagedata r:id="rId332" o:title=""/>
          </v:shape>
          <o:OLEObject Type="Embed" ProgID="Equation.DSMT4" ShapeID="_x0000_i1192" DrawAspect="Content" ObjectID="_1733219424" r:id="rId333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1120" w:dyaOrig="356" w14:anchorId="3B0CB73E">
          <v:shape id="_x0000_i1193" type="#_x0000_t75" style="width:56.1pt;height:17.75pt" o:ole="">
            <v:imagedata r:id="rId334" o:title=""/>
          </v:shape>
          <o:OLEObject Type="Embed" ProgID="Equation.DSMT4" ShapeID="_x0000_i1193" DrawAspect="Content" ObjectID="_1733219425" r:id="rId335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060" w:dyaOrig="680" w14:anchorId="71DE9B77">
          <v:shape id="_x0000_i1194" type="#_x0000_t75" style="width:52.85pt;height:34.15pt" o:ole="">
            <v:imagedata r:id="rId336" o:title=""/>
          </v:shape>
          <o:OLEObject Type="Embed" ProgID="Equation.DSMT4" ShapeID="_x0000_i1194" DrawAspect="Content" ObjectID="_1733219426" r:id="rId337"/>
        </w:object>
      </w:r>
    </w:p>
    <w:p w14:paraId="64F738AA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28. </w:t>
      </w:r>
      <w:r w:rsidRPr="00217FF6">
        <w:rPr>
          <w:rFonts w:hint="default"/>
          <w:sz w:val="24"/>
          <w:szCs w:val="24"/>
        </w:rPr>
        <w:t xml:space="preserve">Hàm số </w:t>
      </w:r>
      <w:r w:rsidRPr="00217FF6">
        <w:rPr>
          <w:rFonts w:hint="default"/>
          <w:position w:val="-10"/>
        </w:rPr>
        <w:object w:dxaOrig="1040" w:dyaOrig="364" w14:anchorId="03FF0B30">
          <v:shape id="_x0000_i1195" type="#_x0000_t75" style="width:51.9pt;height:18.25pt" o:ole="">
            <v:imagedata r:id="rId338" o:title=""/>
          </v:shape>
          <o:OLEObject Type="Embed" ProgID="Equation.DSMT4" ShapeID="_x0000_i1195" DrawAspect="Content" ObjectID="_1733219427" r:id="rId339"/>
        </w:object>
      </w:r>
      <w:r w:rsidRPr="00217FF6">
        <w:rPr>
          <w:rFonts w:hint="default"/>
          <w:sz w:val="24"/>
          <w:szCs w:val="24"/>
        </w:rPr>
        <w:t xml:space="preserve"> có đạo hàm là</w:t>
      </w:r>
    </w:p>
    <w:p w14:paraId="7B45C4EB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673" w:dyaOrig="317" w14:anchorId="6A5CD3BA">
          <v:shape id="_x0000_i1196" type="#_x0000_t75" style="width:33.65pt;height:15.9pt" o:ole="">
            <v:imagedata r:id="rId340" o:title=""/>
          </v:shape>
          <o:OLEObject Type="Embed" ProgID="Equation.DSMT4" ShapeID="_x0000_i1196" DrawAspect="Content" ObjectID="_1733219428" r:id="rId341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1474" w:dyaOrig="336" w14:anchorId="0633759E">
          <v:shape id="_x0000_i1197" type="#_x0000_t75" style="width:73.85pt;height:16.85pt" o:ole="">
            <v:imagedata r:id="rId342" o:title=""/>
          </v:shape>
          <o:OLEObject Type="Embed" ProgID="Equation.DSMT4" ShapeID="_x0000_i1197" DrawAspect="Content" ObjectID="_1733219429" r:id="rId343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24"/>
          <w:sz w:val="20"/>
          <w:szCs w:val="20"/>
        </w:rPr>
        <w:object w:dxaOrig="880" w:dyaOrig="653" w14:anchorId="7F33E937">
          <v:shape id="_x0000_i1198" type="#_x0000_t75" style="width:43.95pt;height:32.75pt" o:ole="">
            <v:imagedata r:id="rId344" o:title=""/>
          </v:shape>
          <o:OLEObject Type="Embed" ProgID="Equation.DSMT4" ShapeID="_x0000_i1198" DrawAspect="Content" ObjectID="_1733219430" r:id="rId345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820" w:dyaOrig="336" w14:anchorId="0586D360">
          <v:shape id="_x0000_i1199" type="#_x0000_t75" style="width:41.15pt;height:16.85pt" o:ole="">
            <v:imagedata r:id="rId346" o:title=""/>
          </v:shape>
          <o:OLEObject Type="Embed" ProgID="Equation.DSMT4" ShapeID="_x0000_i1199" DrawAspect="Content" ObjectID="_1733219431" r:id="rId347"/>
        </w:object>
      </w:r>
    </w:p>
    <w:p w14:paraId="3EA0728B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29. </w:t>
      </w:r>
      <w:r w:rsidRPr="00217FF6">
        <w:rPr>
          <w:rFonts w:hint="default"/>
          <w:sz w:val="24"/>
          <w:szCs w:val="24"/>
        </w:rPr>
        <w:t xml:space="preserve">Thể tích khối chóp có diện tích đáy bằng </w:t>
      </w:r>
      <w:r w:rsidRPr="00217FF6">
        <w:rPr>
          <w:rFonts w:hint="default"/>
          <w:position w:val="-4"/>
        </w:rPr>
        <w:object w:dxaOrig="384" w:dyaOrig="300" w14:anchorId="2067CF09">
          <v:shape id="_x0000_i1200" type="#_x0000_t75" style="width:19.15pt;height:14.95pt" o:ole="">
            <v:imagedata r:id="rId32" o:title=""/>
          </v:shape>
          <o:OLEObject Type="Embed" ProgID="Equation.DSMT4" ShapeID="_x0000_i1200" DrawAspect="Content" ObjectID="_1733219432" r:id="rId348"/>
        </w:object>
      </w:r>
      <w:r w:rsidRPr="00217FF6">
        <w:rPr>
          <w:rFonts w:hint="default"/>
          <w:sz w:val="24"/>
          <w:szCs w:val="24"/>
        </w:rPr>
        <w:t xml:space="preserve"> và chiều cao bằng </w:t>
      </w:r>
      <w:r w:rsidRPr="00217FF6">
        <w:rPr>
          <w:rFonts w:hint="default"/>
          <w:position w:val="-4"/>
        </w:rPr>
        <w:object w:dxaOrig="310" w:dyaOrig="263" w14:anchorId="497E58D9">
          <v:shape id="_x0000_i1201" type="#_x0000_t75" style="width:15.45pt;height:13.1pt" o:ole="">
            <v:imagedata r:id="rId34" o:title=""/>
          </v:shape>
          <o:OLEObject Type="Embed" ProgID="Equation.DSMT4" ShapeID="_x0000_i1201" DrawAspect="Content" ObjectID="_1733219433" r:id="rId349"/>
        </w:object>
      </w:r>
      <w:r w:rsidRPr="00217FF6">
        <w:rPr>
          <w:rFonts w:hint="default"/>
          <w:sz w:val="24"/>
          <w:szCs w:val="24"/>
        </w:rPr>
        <w:t xml:space="preserve"> là:</w:t>
      </w:r>
    </w:p>
    <w:p w14:paraId="2C570C0C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460" w:dyaOrig="317" w14:anchorId="0F2348BD">
          <v:shape id="_x0000_i1202" type="#_x0000_t75" style="width:22.9pt;height:15.9pt" o:ole="">
            <v:imagedata r:id="rId350" o:title=""/>
          </v:shape>
          <o:OLEObject Type="Embed" ProgID="Equation.DSMT4" ShapeID="_x0000_i1202" DrawAspect="Content" ObjectID="_1733219434" r:id="rId351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460" w:dyaOrig="317" w14:anchorId="57AA2E36">
          <v:shape id="_x0000_i1203" type="#_x0000_t75" style="width:22.9pt;height:15.9pt" o:ole="">
            <v:imagedata r:id="rId352" o:title=""/>
          </v:shape>
          <o:OLEObject Type="Embed" ProgID="Equation.DSMT4" ShapeID="_x0000_i1203" DrawAspect="Content" ObjectID="_1733219435" r:id="rId353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460" w:dyaOrig="317" w14:anchorId="36BBA642">
          <v:shape id="_x0000_i1204" type="#_x0000_t75" style="width:22.9pt;height:15.9pt" o:ole="">
            <v:imagedata r:id="rId354" o:title=""/>
          </v:shape>
          <o:OLEObject Type="Embed" ProgID="Equation.DSMT4" ShapeID="_x0000_i1204" DrawAspect="Content" ObjectID="_1733219436" r:id="rId355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47" w:dyaOrig="317" w14:anchorId="57E6073E">
          <v:shape id="_x0000_i1205" type="#_x0000_t75" style="width:17.3pt;height:15.9pt" o:ole="">
            <v:imagedata r:id="rId356" o:title=""/>
          </v:shape>
          <o:OLEObject Type="Embed" ProgID="Equation.DSMT4" ShapeID="_x0000_i1205" DrawAspect="Content" ObjectID="_1733219437" r:id="rId357"/>
        </w:object>
      </w:r>
    </w:p>
    <w:p w14:paraId="243C5055" w14:textId="3DC8EC7B" w:rsidR="00A77B3E" w:rsidRPr="00217FF6" w:rsidRDefault="00670057" w:rsidP="00217FF6">
      <w:pPr>
        <w:pStyle w:val="Normal0"/>
        <w:spacing w:before="60"/>
        <w:rPr>
          <w:rFonts w:hint="default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30. </w:t>
      </w:r>
      <w:r w:rsidRPr="00217FF6">
        <w:rPr>
          <w:rFonts w:hint="default"/>
          <w:sz w:val="24"/>
          <w:szCs w:val="24"/>
        </w:rPr>
        <w:t xml:space="preserve">Đồ thị hàm số </w:t>
      </w:r>
      <w:r w:rsidRPr="00217FF6">
        <w:rPr>
          <w:rFonts w:hint="default"/>
          <w:position w:val="-24"/>
        </w:rPr>
        <w:object w:dxaOrig="931" w:dyaOrig="639" w14:anchorId="2EB0CA7D">
          <v:shape id="_x0000_i1206" type="#_x0000_t75" style="width:46.75pt;height:31.8pt" o:ole="">
            <v:imagedata r:id="rId358" o:title=""/>
          </v:shape>
          <o:OLEObject Type="Embed" ProgID="Equation.DSMT4" ShapeID="_x0000_i1206" DrawAspect="Content" ObjectID="_1733219438" r:id="rId359"/>
        </w:object>
      </w:r>
      <w:r w:rsidRPr="00217FF6">
        <w:rPr>
          <w:rFonts w:hint="default"/>
          <w:sz w:val="24"/>
          <w:szCs w:val="24"/>
        </w:rPr>
        <w:t xml:space="preserve"> có  tiệm cận đứng là</w:t>
      </w:r>
      <w:r w:rsidR="00217FF6">
        <w:rPr>
          <w:rFonts w:hint="default"/>
          <w:sz w:val="24"/>
          <w:szCs w:val="24"/>
        </w:rPr>
        <w:t xml:space="preserve">  </w:t>
      </w:r>
      <w:r w:rsidRPr="00217FF6">
        <w:rPr>
          <w:rFonts w:eastAsia="Times New Roman" w:hint="default"/>
          <w:b/>
          <w:sz w:val="24"/>
        </w:rPr>
        <w:t>A.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6"/>
        </w:rPr>
        <w:object w:dxaOrig="672" w:dyaOrig="291" w14:anchorId="4F54E5A4">
          <v:shape id="_x0000_i1207" type="#_x0000_t75" style="width:33.65pt;height:14.5pt" o:ole="">
            <v:imagedata r:id="rId360" o:title=""/>
          </v:shape>
          <o:OLEObject Type="Embed" ProgID="Equation.DSMT4" ShapeID="_x0000_i1207" DrawAspect="Content" ObjectID="_1733219439" r:id="rId361"/>
        </w:object>
      </w:r>
      <w:r w:rsidRPr="00217FF6">
        <w:rPr>
          <w:rFonts w:hint="default"/>
          <w:color w:val="000000"/>
          <w:sz w:val="24"/>
          <w:szCs w:val="24"/>
        </w:rPr>
        <w:t>.</w:t>
      </w:r>
      <w:r w:rsidRPr="00217FF6">
        <w:rPr>
          <w:rFonts w:eastAsia="Times New Roman" w:hint="default"/>
          <w:b/>
          <w:sz w:val="24"/>
        </w:rPr>
        <w:tab/>
        <w:t>B.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10"/>
        </w:rPr>
        <w:object w:dxaOrig="504" w:dyaOrig="336" w14:anchorId="06FAA251">
          <v:shape id="_x0000_i1208" type="#_x0000_t75" style="width:25.25pt;height:16.85pt" o:ole="">
            <v:imagedata r:id="rId362" o:title=""/>
          </v:shape>
          <o:OLEObject Type="Embed" ProgID="Equation.DSMT4" ShapeID="_x0000_i1208" DrawAspect="Content" ObjectID="_1733219440" r:id="rId363"/>
        </w:object>
      </w:r>
      <w:r w:rsidRPr="00217FF6">
        <w:rPr>
          <w:rFonts w:hint="default"/>
          <w:color w:val="000000"/>
          <w:sz w:val="24"/>
          <w:szCs w:val="24"/>
        </w:rPr>
        <w:t>.</w:t>
      </w:r>
      <w:r w:rsidRPr="00217FF6">
        <w:rPr>
          <w:rFonts w:eastAsia="Times New Roman" w:hint="default"/>
          <w:b/>
          <w:sz w:val="24"/>
        </w:rPr>
        <w:tab/>
        <w:t>C.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10"/>
        </w:rPr>
        <w:object w:dxaOrig="700" w:dyaOrig="336" w14:anchorId="5831B9D1">
          <v:shape id="_x0000_i1209" type="#_x0000_t75" style="width:35.05pt;height:16.85pt" o:ole="">
            <v:imagedata r:id="rId364" o:title=""/>
          </v:shape>
          <o:OLEObject Type="Embed" ProgID="Equation.DSMT4" ShapeID="_x0000_i1209" DrawAspect="Content" ObjectID="_1733219441" r:id="rId365"/>
        </w:object>
      </w:r>
      <w:r w:rsidRPr="00217FF6">
        <w:rPr>
          <w:rFonts w:hint="default"/>
          <w:color w:val="000000"/>
          <w:sz w:val="24"/>
          <w:szCs w:val="24"/>
        </w:rPr>
        <w:t>.</w:t>
      </w:r>
      <w:r w:rsidRPr="00217FF6">
        <w:rPr>
          <w:rFonts w:eastAsia="Times New Roman" w:hint="default"/>
          <w:b/>
          <w:sz w:val="24"/>
        </w:rPr>
        <w:tab/>
        <w:t>D.</w:t>
      </w:r>
      <w:r w:rsidRPr="00217FF6">
        <w:rPr>
          <w:rFonts w:eastAsia="Times New Roman" w:hint="default"/>
          <w:sz w:val="24"/>
        </w:rPr>
        <w:t xml:space="preserve"> </w:t>
      </w:r>
      <w:r w:rsidRPr="00217FF6">
        <w:rPr>
          <w:rFonts w:hint="default"/>
          <w:position w:val="-6"/>
        </w:rPr>
        <w:object w:dxaOrig="592" w:dyaOrig="291" w14:anchorId="06B27034">
          <v:shape id="_x0000_i1210" type="#_x0000_t75" style="width:29.45pt;height:14.5pt" o:ole="">
            <v:imagedata r:id="rId366" o:title=""/>
          </v:shape>
          <o:OLEObject Type="Embed" ProgID="Equation.DSMT4" ShapeID="_x0000_i1210" DrawAspect="Content" ObjectID="_1733219442" r:id="rId367"/>
        </w:object>
      </w:r>
    </w:p>
    <w:p w14:paraId="38E28407" w14:textId="77777777" w:rsidR="00BB2D29" w:rsidRPr="00217FF6" w:rsidRDefault="00670057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31. </w:t>
      </w:r>
      <w:r w:rsidRPr="00217FF6">
        <w:rPr>
          <w:rFonts w:eastAsia="Arial" w:hint="default"/>
          <w:sz w:val="24"/>
          <w:szCs w:val="24"/>
        </w:rPr>
        <w:t xml:space="preserve">Cho hàm số </w:t>
      </w:r>
      <w:r w:rsidRPr="00217FF6">
        <w:rPr>
          <w:rFonts w:hint="default"/>
          <w:position w:val="-14"/>
        </w:rPr>
        <w:object w:dxaOrig="950" w:dyaOrig="412" w14:anchorId="0687363D">
          <v:shape id="_x0000_i1211" type="#_x0000_t75" style="width:47.7pt;height:20.55pt" o:ole="">
            <v:imagedata r:id="rId368" o:title=""/>
          </v:shape>
          <o:OLEObject Type="Embed" ProgID="Equation.DSMT4" ShapeID="_x0000_i1211" DrawAspect="Content" ObjectID="_1733219443" r:id="rId369"/>
        </w:object>
      </w:r>
      <w:r w:rsidRPr="00217FF6">
        <w:rPr>
          <w:rFonts w:eastAsia="Arial" w:hint="default"/>
          <w:sz w:val="24"/>
          <w:szCs w:val="24"/>
        </w:rPr>
        <w:t xml:space="preserve"> có bảng biến thiên như sau: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0"/>
        <w:gridCol w:w="866"/>
        <w:gridCol w:w="874"/>
        <w:gridCol w:w="865"/>
        <w:gridCol w:w="865"/>
        <w:gridCol w:w="868"/>
        <w:gridCol w:w="866"/>
        <w:gridCol w:w="866"/>
        <w:gridCol w:w="882"/>
      </w:tblGrid>
      <w:tr w:rsidR="006B5AD0" w:rsidRPr="00217FF6" w14:paraId="2767420D" w14:textId="77777777">
        <w:trPr>
          <w:trHeight w:val="331"/>
        </w:trPr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EFCE64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6"/>
                <w:lang w:eastAsia="vi-VN"/>
              </w:rPr>
              <w:object w:dxaOrig="206" w:dyaOrig="216" w14:anchorId="0C38703F">
                <v:shape id="_x0000_i1212" type="#_x0000_t75" style="width:10.3pt;height:10.75pt" o:ole="">
                  <v:imagedata r:id="rId370" o:title=""/>
                </v:shape>
                <o:OLEObject Type="Embed" ProgID="Equation.DSMT4" ShapeID="_x0000_i1212" DrawAspect="Content" ObjectID="_1733219444" r:id="rId371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ECDC7F7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372" w:dyaOrig="206" w14:anchorId="6C36C932">
                <v:shape id="_x0000_i1213" type="#_x0000_t75" style="width:18.7pt;height:10.3pt" o:ole="">
                  <v:imagedata r:id="rId372" o:title=""/>
                </v:shape>
                <o:OLEObject Type="Embed" ProgID="Equation.DSMT4" ShapeID="_x0000_i1213" DrawAspect="Content" ObjectID="_1733219445" r:id="rId373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77D2F51" w14:textId="77777777" w:rsidR="006B5AD0" w:rsidRPr="00217FF6" w:rsidRDefault="006B5AD0"/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88CEF13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300" w:dyaOrig="263" w14:anchorId="0CD178BB">
                <v:shape id="_x0000_i1214" type="#_x0000_t75" style="width:14.95pt;height:13.1pt" o:ole="">
                  <v:imagedata r:id="rId374" o:title=""/>
                </v:shape>
                <o:OLEObject Type="Embed" ProgID="Equation.DSMT4" ShapeID="_x0000_i1214" DrawAspect="Content" ObjectID="_1733219446" r:id="rId375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1BC6BAB" w14:textId="77777777" w:rsidR="006B5AD0" w:rsidRPr="00217FF6" w:rsidRDefault="006B5AD0"/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47B48B4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6"/>
                <w:lang w:eastAsia="vi-VN"/>
              </w:rPr>
              <w:object w:dxaOrig="206" w:dyaOrig="290" w14:anchorId="5B115142">
                <v:shape id="_x0000_i1215" type="#_x0000_t75" style="width:10.3pt;height:14.5pt" o:ole="">
                  <v:imagedata r:id="rId376" o:title=""/>
                </v:shape>
                <o:OLEObject Type="Embed" ProgID="Equation.DSMT4" ShapeID="_x0000_i1215" DrawAspect="Content" ObjectID="_1733219447" r:id="rId377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8A0E31B" w14:textId="77777777" w:rsidR="006B5AD0" w:rsidRPr="00217FF6" w:rsidRDefault="006B5AD0"/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F3541C0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132" w:dyaOrig="262" w14:anchorId="42673B13">
                <v:shape id="_x0000_i1216" type="#_x0000_t75" style="width:6.55pt;height:13.1pt" o:ole="">
                  <v:imagedata r:id="rId378" o:title=""/>
                </v:shape>
                <o:OLEObject Type="Embed" ProgID="Equation.DSMT4" ShapeID="_x0000_i1216" DrawAspect="Content" ObjectID="_1733219448" r:id="rId379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9282C67" w14:textId="77777777" w:rsidR="006B5AD0" w:rsidRPr="00217FF6" w:rsidRDefault="006B5AD0"/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53C5A75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372" w:dyaOrig="216" w14:anchorId="0D52298A">
                <v:shape id="_x0000_i1217" type="#_x0000_t75" style="width:18.7pt;height:10.75pt" o:ole="">
                  <v:imagedata r:id="rId380" o:title=""/>
                </v:shape>
                <o:OLEObject Type="Embed" ProgID="Equation.DSMT4" ShapeID="_x0000_i1217" DrawAspect="Content" ObjectID="_1733219449" r:id="rId381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  <w:tr w:rsidR="006B5AD0" w:rsidRPr="00217FF6" w14:paraId="67823C63" w14:textId="77777777">
        <w:trPr>
          <w:trHeight w:val="353"/>
        </w:trPr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5DB6D4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10"/>
                <w:lang w:eastAsia="vi-VN"/>
              </w:rPr>
              <w:object w:dxaOrig="291" w:dyaOrig="317" w14:anchorId="24103A3F">
                <v:shape id="_x0000_i1218" type="#_x0000_t75" style="width:14.5pt;height:15.9pt" o:ole="">
                  <v:imagedata r:id="rId382" o:title=""/>
                </v:shape>
                <o:OLEObject Type="Embed" ProgID="Equation.DSMT4" ShapeID="_x0000_i1218" DrawAspect="Content" ObjectID="_1733219450" r:id="rId383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93BAF25" w14:textId="77777777" w:rsidR="006B5AD0" w:rsidRPr="00217FF6" w:rsidRDefault="006B5AD0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1BAE6E5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216" w:dyaOrig="216" w14:anchorId="1D9755AF">
                <v:shape id="_x0000_i1219" type="#_x0000_t75" style="width:10.75pt;height:10.75pt" o:ole="">
                  <v:imagedata r:id="rId384" o:title=""/>
                </v:shape>
                <o:OLEObject Type="Embed" ProgID="Equation.DSMT4" ShapeID="_x0000_i1219" DrawAspect="Content" ObjectID="_1733219451" r:id="rId385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A38D1D6" w14:textId="77777777" w:rsidR="006B5AD0" w:rsidRPr="00217FF6" w:rsidRDefault="006B5AD0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0D6AEC6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206" w:dyaOrig="168" w14:anchorId="51BEE966">
                <v:shape id="_x0000_i1220" type="#_x0000_t75" style="width:10.3pt;height:8.4pt" o:ole="">
                  <v:imagedata r:id="rId386" o:title=""/>
                </v:shape>
                <o:OLEObject Type="Embed" ProgID="Equation.DSMT4" ShapeID="_x0000_i1220" DrawAspect="Content" ObjectID="_1733219452" r:id="rId387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6FBA5F8" w14:textId="77777777" w:rsidR="006B5AD0" w:rsidRPr="00217FF6" w:rsidRDefault="006B5AD0"/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F1ACBDE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216" w:dyaOrig="216" w14:anchorId="240CCB31">
                <v:shape id="_x0000_i1221" type="#_x0000_t75" style="width:10.75pt;height:10.75pt" o:ole="">
                  <v:imagedata r:id="rId388" o:title=""/>
                </v:shape>
                <o:OLEObject Type="Embed" ProgID="Equation.DSMT4" ShapeID="_x0000_i1221" DrawAspect="Content" ObjectID="_1733219453" r:id="rId389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20C0D5E" w14:textId="77777777" w:rsidR="006B5AD0" w:rsidRPr="00217FF6" w:rsidRDefault="006B5AD0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369A397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206" w:dyaOrig="168" w14:anchorId="19DBE82D">
                <v:shape id="_x0000_i1222" type="#_x0000_t75" style="width:10.3pt;height:8.4pt" o:ole="">
                  <v:imagedata r:id="rId390" o:title=""/>
                </v:shape>
                <o:OLEObject Type="Embed" ProgID="Equation.DSMT4" ShapeID="_x0000_i1222" DrawAspect="Content" ObjectID="_1733219454" r:id="rId391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6B5CCE4" w14:textId="77777777" w:rsidR="006B5AD0" w:rsidRPr="00217FF6" w:rsidRDefault="006B5AD0"/>
        </w:tc>
      </w:tr>
      <w:tr w:rsidR="006B5AD0" w:rsidRPr="00217FF6" w14:paraId="0CCD9475" w14:textId="77777777">
        <w:trPr>
          <w:trHeight w:val="308"/>
        </w:trPr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0A53A1F2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10"/>
                <w:lang w:eastAsia="vi-VN"/>
              </w:rPr>
              <w:object w:dxaOrig="216" w:dyaOrig="263" w14:anchorId="2466C3DE">
                <v:shape id="_x0000_i1223" type="#_x0000_t75" style="width:10.75pt;height:13.1pt" o:ole="">
                  <v:imagedata r:id="rId392" o:title=""/>
                </v:shape>
                <o:OLEObject Type="Embed" ProgID="Equation.DSMT4" ShapeID="_x0000_i1223" DrawAspect="Content" ObjectID="_1733219455" r:id="rId393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45787DAE" w14:textId="77777777" w:rsidR="00BB2D29" w:rsidRPr="00217FF6" w:rsidRDefault="00D16DAC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1574D3F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222" type="#_x0000_t32" style="position:absolute;left:0;text-align:left;margin-left:26.55pt;margin-top:12.2pt;width:66pt;height:19.5pt;flip:y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3A7A61F7" w14:textId="77777777" w:rsidR="006B5AD0" w:rsidRPr="00217FF6" w:rsidRDefault="006B5AD0"/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40D0DD6" w14:textId="77777777" w:rsidR="00BB2D29" w:rsidRPr="00217FF6" w:rsidRDefault="00D16DAC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3DF5A7E4">
                <v:shape id="AutoShape 24" o:spid="_x0000_s1223" type="#_x0000_t32" style="position:absolute;left:0;text-align:left;margin-left:15.85pt;margin-top:15.2pt;width:72.15pt;height:15.75pt;z-index: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670057" w:rsidRPr="00217FF6">
              <w:rPr>
                <w:rFonts w:hint="default"/>
                <w:position w:val="-4"/>
                <w:lang w:eastAsia="vi-VN"/>
              </w:rPr>
              <w:object w:dxaOrig="206" w:dyaOrig="263" w14:anchorId="1436AFE5">
                <v:shape id="_x0000_i1224" type="#_x0000_t75" style="width:10.3pt;height:13.1pt" o:ole="">
                  <v:imagedata r:id="rId394" o:title=""/>
                </v:shape>
                <o:OLEObject Type="Embed" ProgID="Equation.DSMT4" ShapeID="_x0000_i1224" DrawAspect="Content" ObjectID="_1733219456" r:id="rId395"/>
              </w:object>
            </w:r>
            <w:r w:rsidR="00670057"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3D87AB3" w14:textId="77777777" w:rsidR="006B5AD0" w:rsidRPr="00217FF6" w:rsidRDefault="006B5AD0"/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2E7E219" w14:textId="77777777" w:rsidR="00BB2D29" w:rsidRPr="00217FF6" w:rsidRDefault="00D16DAC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1106A468">
                <v:shape id="AutoShape 25" o:spid="_x0000_s1225" type="#_x0000_t32" style="position:absolute;left:0;text-align:left;margin-left:16.5pt;margin-top:14.45pt;width:69.75pt;height:15.75pt;flip:y;z-index: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34D98DFB" w14:textId="77777777" w:rsidR="006B5AD0" w:rsidRPr="00217FF6" w:rsidRDefault="006B5AD0"/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1928B92B" w14:textId="77777777" w:rsidR="00BB2D29" w:rsidRPr="00217FF6" w:rsidRDefault="00D16DAC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46DDF6CF">
                <v:shape id="AutoShape 26" o:spid="_x0000_s1226" type="#_x0000_t32" style="position:absolute;left:0;text-align:left;margin-left:16.3pt;margin-top:15.2pt;width:75pt;height:16.5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670057" w:rsidRPr="00217FF6">
              <w:rPr>
                <w:rFonts w:hint="default"/>
                <w:position w:val="-4"/>
                <w:lang w:eastAsia="vi-VN"/>
              </w:rPr>
              <w:object w:dxaOrig="206" w:dyaOrig="263" w14:anchorId="4C52328C">
                <v:shape id="_x0000_i1225" type="#_x0000_t75" style="width:10.3pt;height:13.1pt" o:ole="">
                  <v:imagedata r:id="rId396" o:title=""/>
                </v:shape>
                <o:OLEObject Type="Embed" ProgID="Equation.DSMT4" ShapeID="_x0000_i1225" DrawAspect="Content" ObjectID="_1733219457" r:id="rId397"/>
              </w:object>
            </w:r>
            <w:r w:rsidR="00670057"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4A545813" w14:textId="77777777" w:rsidR="006B5AD0" w:rsidRPr="00217FF6" w:rsidRDefault="006B5AD0"/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0C3A63F" w14:textId="77777777" w:rsidR="006B5AD0" w:rsidRPr="00217FF6" w:rsidRDefault="006B5AD0"/>
        </w:tc>
      </w:tr>
      <w:tr w:rsidR="006B5AD0" w:rsidRPr="00217FF6" w14:paraId="61FAB926" w14:textId="77777777">
        <w:trPr>
          <w:trHeight w:val="320"/>
        </w:trPr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45C5109D" w14:textId="77777777" w:rsidR="006B5AD0" w:rsidRPr="00217FF6" w:rsidRDefault="006B5AD0"/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341B3525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372" w:dyaOrig="206" w14:anchorId="086A0C6A">
                <v:shape id="_x0000_i1226" type="#_x0000_t75" style="width:18.7pt;height:10.3pt" o:ole="">
                  <v:imagedata r:id="rId398" o:title=""/>
                </v:shape>
                <o:OLEObject Type="Embed" ProgID="Equation.DSMT4" ShapeID="_x0000_i1226" DrawAspect="Content" ObjectID="_1733219458" r:id="rId399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D2ABAE" w14:textId="77777777" w:rsidR="006B5AD0" w:rsidRPr="00217FF6" w:rsidRDefault="006B5AD0"/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10E084" w14:textId="77777777" w:rsidR="006B5AD0" w:rsidRPr="00217FF6" w:rsidRDefault="006B5AD0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820B89" w14:textId="77777777" w:rsidR="006B5AD0" w:rsidRPr="00217FF6" w:rsidRDefault="006B5AD0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01499C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132" w:dyaOrig="262" w14:anchorId="676AF308">
                <v:shape id="_x0000_i1227" type="#_x0000_t75" style="width:6.55pt;height:13.1pt" o:ole="">
                  <v:imagedata r:id="rId400" o:title=""/>
                </v:shape>
                <o:OLEObject Type="Embed" ProgID="Equation.DSMT4" ShapeID="_x0000_i1227" DrawAspect="Content" ObjectID="_1733219459" r:id="rId401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9719A0C" w14:textId="77777777" w:rsidR="006B5AD0" w:rsidRPr="00217FF6" w:rsidRDefault="006B5AD0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2F96ED" w14:textId="77777777" w:rsidR="006B5AD0" w:rsidRPr="00217FF6" w:rsidRDefault="006B5AD0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BDD067" w14:textId="77777777" w:rsidR="006B5AD0" w:rsidRPr="00217FF6" w:rsidRDefault="006B5AD0"/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F0ABC7" w14:textId="77777777" w:rsidR="00BB2D29" w:rsidRPr="00217FF6" w:rsidRDefault="0067005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217FF6">
              <w:rPr>
                <w:rFonts w:hint="default"/>
                <w:position w:val="-4"/>
                <w:lang w:eastAsia="vi-VN"/>
              </w:rPr>
              <w:object w:dxaOrig="372" w:dyaOrig="206" w14:anchorId="0CFA6069">
                <v:shape id="_x0000_i1228" type="#_x0000_t75" style="width:18.7pt;height:10.3pt" o:ole="">
                  <v:imagedata r:id="rId402" o:title=""/>
                </v:shape>
                <o:OLEObject Type="Embed" ProgID="Equation.DSMT4" ShapeID="_x0000_i1228" DrawAspect="Content" ObjectID="_1733219460" r:id="rId403"/>
              </w:object>
            </w:r>
            <w:r w:rsidRPr="00217FF6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</w:tbl>
    <w:p w14:paraId="6A9DC80F" w14:textId="77777777" w:rsidR="00D124A9" w:rsidRPr="00217FF6" w:rsidRDefault="00670057" w:rsidP="00D124A9">
      <w:pPr>
        <w:pStyle w:val="Normal0"/>
        <w:spacing w:before="60"/>
        <w:ind w:firstLine="280"/>
        <w:jc w:val="both"/>
        <w:rPr>
          <w:rFonts w:hint="default"/>
          <w:sz w:val="24"/>
          <w:szCs w:val="24"/>
          <w:lang w:eastAsia="vi-VN"/>
        </w:rPr>
      </w:pPr>
      <w:r w:rsidRPr="00217FF6">
        <w:rPr>
          <w:rFonts w:hint="default"/>
          <w:sz w:val="24"/>
          <w:szCs w:val="24"/>
          <w:lang w:eastAsia="vi-VN"/>
        </w:rPr>
        <w:t xml:space="preserve">Hàm số </w:t>
      </w:r>
      <w:r w:rsidRPr="00217FF6">
        <w:rPr>
          <w:rFonts w:hint="default"/>
          <w:position w:val="-14"/>
          <w:lang w:eastAsia="vi-VN"/>
        </w:rPr>
        <w:object w:dxaOrig="950" w:dyaOrig="412" w14:anchorId="7C516233">
          <v:shape id="_x0000_i1229" type="#_x0000_t75" style="width:47.7pt;height:20.55pt" o:ole="">
            <v:imagedata r:id="rId404" o:title=""/>
          </v:shape>
          <o:OLEObject Type="Embed" ProgID="Equation.DSMT4" ShapeID="_x0000_i1229" DrawAspect="Content" ObjectID="_1733219461" r:id="rId405"/>
        </w:object>
      </w:r>
      <w:r w:rsidRPr="00217FF6">
        <w:rPr>
          <w:rFonts w:hint="default"/>
          <w:sz w:val="24"/>
          <w:szCs w:val="24"/>
          <w:lang w:eastAsia="vi-VN"/>
        </w:rPr>
        <w:t xml:space="preserve"> đồng biến trên khoảng nào dưới đây?</w:t>
      </w:r>
    </w:p>
    <w:p w14:paraId="4210DECF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noProof/>
          <w:position w:val="-14"/>
          <w:sz w:val="20"/>
          <w:szCs w:val="20"/>
          <w:lang w:eastAsia="vi-VN"/>
        </w:rPr>
        <w:object w:dxaOrig="745" w:dyaOrig="412" w14:anchorId="5931385C">
          <v:shape id="_x0000_i1230" type="#_x0000_t75" style="width:37.4pt;height:20.55pt" o:ole="">
            <v:imagedata r:id="rId406" o:title=""/>
          </v:shape>
          <o:OLEObject Type="Embed" ProgID="Equation.DSMT4" ShapeID="_x0000_i1230" DrawAspect="Content" ObjectID="_1733219462" r:id="rId407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b/>
          <w:position w:val="-14"/>
          <w:sz w:val="20"/>
          <w:szCs w:val="20"/>
          <w:lang w:eastAsia="vi-VN"/>
        </w:rPr>
        <w:object w:dxaOrig="634" w:dyaOrig="412" w14:anchorId="504C08BF">
          <v:shape id="_x0000_i1231" type="#_x0000_t75" style="width:31.8pt;height:20.55pt" o:ole="">
            <v:imagedata r:id="rId408" o:title=""/>
          </v:shape>
          <o:OLEObject Type="Embed" ProgID="Equation.DSMT4" ShapeID="_x0000_i1231" DrawAspect="Content" ObjectID="_1733219463" r:id="rId409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noProof/>
          <w:position w:val="-14"/>
          <w:sz w:val="20"/>
          <w:szCs w:val="20"/>
          <w:lang w:eastAsia="vi-VN"/>
        </w:rPr>
        <w:object w:dxaOrig="554" w:dyaOrig="412" w14:anchorId="0FF873BC">
          <v:shape id="_x0000_i1232" type="#_x0000_t75" style="width:27.6pt;height:20.55pt" o:ole="">
            <v:imagedata r:id="rId410" o:title=""/>
          </v:shape>
          <o:OLEObject Type="Embed" ProgID="Equation.DSMT4" ShapeID="_x0000_i1232" DrawAspect="Content" ObjectID="_1733219464" r:id="rId411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b/>
          <w:noProof/>
          <w:position w:val="-14"/>
          <w:sz w:val="20"/>
          <w:szCs w:val="20"/>
          <w:lang w:eastAsia="vi-VN"/>
        </w:rPr>
        <w:object w:dxaOrig="535" w:dyaOrig="412" w14:anchorId="497CBFCC">
          <v:shape id="_x0000_i1233" type="#_x0000_t75" style="width:26.65pt;height:20.55pt" o:ole="">
            <v:imagedata r:id="rId412" o:title=""/>
          </v:shape>
          <o:OLEObject Type="Embed" ProgID="Equation.DSMT4" ShapeID="_x0000_i1233" DrawAspect="Content" ObjectID="_1733219465" r:id="rId413"/>
        </w:object>
      </w:r>
      <w:r w:rsidRPr="00217FF6">
        <w:rPr>
          <w:noProof/>
          <w:color w:val="000000"/>
          <w:lang w:eastAsia="vi-VN"/>
        </w:rPr>
        <w:t>.</w:t>
      </w:r>
    </w:p>
    <w:p w14:paraId="1C40929A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  <w:lang w:val="vi-VN"/>
        </w:rPr>
      </w:pPr>
      <w:r w:rsidRPr="00217FF6">
        <w:rPr>
          <w:rFonts w:eastAsia="Times New Roman" w:hint="default"/>
          <w:b/>
          <w:sz w:val="24"/>
          <w:szCs w:val="26"/>
        </w:rPr>
        <w:lastRenderedPageBreak/>
        <w:t xml:space="preserve">Câu 32. </w:t>
      </w:r>
      <w:r w:rsidRPr="00217FF6">
        <w:rPr>
          <w:rFonts w:hint="default"/>
          <w:sz w:val="24"/>
          <w:szCs w:val="24"/>
          <w:lang w:val="vi-VN"/>
        </w:rPr>
        <w:t xml:space="preserve">Cho khối nón có bán kính đáy là </w:t>
      </w:r>
      <w:r w:rsidRPr="00217FF6">
        <w:rPr>
          <w:rFonts w:hint="default"/>
          <w:position w:val="-4"/>
          <w:lang w:val="vi-VN"/>
        </w:rPr>
        <w:object w:dxaOrig="484" w:dyaOrig="263" w14:anchorId="51D6E068">
          <v:shape id="_x0000_i1234" type="#_x0000_t75" style="width:24.3pt;height:13.1pt" o:ole="">
            <v:imagedata r:id="rId414" o:title=""/>
          </v:shape>
          <o:OLEObject Type="Embed" ProgID="Equation.DSMT4" ShapeID="_x0000_i1234" DrawAspect="Content" ObjectID="_1733219466" r:id="rId415"/>
        </w:object>
      </w:r>
      <w:r w:rsidRPr="00217FF6">
        <w:rPr>
          <w:rFonts w:hint="default"/>
          <w:sz w:val="24"/>
          <w:szCs w:val="24"/>
          <w:lang w:val="vi-VN"/>
        </w:rPr>
        <w:t xml:space="preserve"> và chiều cao </w:t>
      </w:r>
      <w:r w:rsidRPr="00217FF6">
        <w:rPr>
          <w:rFonts w:hint="default"/>
          <w:position w:val="-6"/>
          <w:lang w:val="vi-VN"/>
        </w:rPr>
        <w:object w:dxaOrig="535" w:dyaOrig="291" w14:anchorId="3B6BD3D1">
          <v:shape id="_x0000_i1235" type="#_x0000_t75" style="width:26.65pt;height:14.5pt" o:ole="">
            <v:imagedata r:id="rId416" o:title=""/>
          </v:shape>
          <o:OLEObject Type="Embed" ProgID="Equation.DSMT4" ShapeID="_x0000_i1235" DrawAspect="Content" ObjectID="_1733219467" r:id="rId417"/>
        </w:object>
      </w:r>
      <w:r w:rsidRPr="00217FF6">
        <w:rPr>
          <w:rFonts w:hint="default"/>
          <w:sz w:val="24"/>
          <w:szCs w:val="24"/>
          <w:lang w:val="vi-VN"/>
        </w:rPr>
        <w:t>. Thể tích của khối nón đã cho bằng</w:t>
      </w:r>
    </w:p>
    <w:p w14:paraId="7444EAE5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b/>
          <w:position w:val="-24"/>
          <w:sz w:val="20"/>
          <w:szCs w:val="20"/>
        </w:rPr>
        <w:object w:dxaOrig="673" w:dyaOrig="673" w14:anchorId="32A9D131">
          <v:shape id="_x0000_i1236" type="#_x0000_t75" style="width:33.65pt;height:33.65pt" o:ole="">
            <v:imagedata r:id="rId418" o:title=""/>
          </v:shape>
          <o:OLEObject Type="Embed" ProgID="Equation.DSMT4" ShapeID="_x0000_i1236" DrawAspect="Content" ObjectID="_1733219468" r:id="rId419"/>
        </w:object>
      </w:r>
      <w:r w:rsidRPr="00217FF6">
        <w:rPr>
          <w:color w:val="000000"/>
          <w:lang w:val="vi-VN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b/>
          <w:position w:val="-6"/>
          <w:sz w:val="20"/>
          <w:szCs w:val="20"/>
        </w:rPr>
        <w:object w:dxaOrig="620" w:dyaOrig="337" w14:anchorId="37CB1D97">
          <v:shape id="_x0000_i1237" type="#_x0000_t75" style="width:30.85pt;height:16.85pt" o:ole="">
            <v:imagedata r:id="rId420" o:title=""/>
          </v:shape>
          <o:OLEObject Type="Embed" ProgID="Equation.DSMT4" ShapeID="_x0000_i1237" DrawAspect="Content" ObjectID="_1733219469" r:id="rId421"/>
        </w:object>
      </w:r>
      <w:r w:rsidRPr="00217FF6">
        <w:rPr>
          <w:color w:val="000000"/>
          <w:lang w:val="vi-VN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b/>
          <w:position w:val="-6"/>
          <w:sz w:val="20"/>
          <w:szCs w:val="20"/>
        </w:rPr>
        <w:object w:dxaOrig="187" w:dyaOrig="224" w14:anchorId="063B0D10">
          <v:shape id="_x0000_i1238" type="#_x0000_t75" style="width:9.35pt;height:11.2pt" o:ole="">
            <v:imagedata r:id="rId422" o:title=""/>
          </v:shape>
          <o:OLEObject Type="Embed" ProgID="Equation.DSMT4" ShapeID="_x0000_i1238" DrawAspect="Content" ObjectID="_1733219470" r:id="rId423"/>
        </w:object>
      </w:r>
      <w:r w:rsidRPr="00217FF6">
        <w:rPr>
          <w:color w:val="000000"/>
          <w:lang w:val="vi-VN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position w:val="-6"/>
          <w:sz w:val="20"/>
          <w:szCs w:val="20"/>
        </w:rPr>
        <w:object w:dxaOrig="337" w:dyaOrig="291" w14:anchorId="2270E52C">
          <v:shape id="_x0000_i1239" type="#_x0000_t75" style="width:16.85pt;height:14.5pt" o:ole="">
            <v:imagedata r:id="rId424" o:title=""/>
          </v:shape>
          <o:OLEObject Type="Embed" ProgID="Equation.DSMT4" ShapeID="_x0000_i1239" DrawAspect="Content" ObjectID="_1733219471" r:id="rId425"/>
        </w:object>
      </w:r>
      <w:r w:rsidRPr="00217FF6">
        <w:rPr>
          <w:color w:val="000000"/>
          <w:lang w:val="vi-VN"/>
        </w:rPr>
        <w:t>.</w:t>
      </w:r>
    </w:p>
    <w:p w14:paraId="06E65D76" w14:textId="77777777" w:rsidR="00217FF6" w:rsidRDefault="00670057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  <w:lang w:val="pt-BR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33. </w:t>
      </w:r>
      <w:r w:rsidRPr="00217FF6">
        <w:rPr>
          <w:rFonts w:hint="default"/>
          <w:sz w:val="24"/>
          <w:szCs w:val="24"/>
          <w:lang w:val="pt-BR"/>
        </w:rPr>
        <w:t xml:space="preserve">Đồ thị sau đây là của hàm số nào ? </w:t>
      </w:r>
    </w:p>
    <w:p w14:paraId="12F441F0" w14:textId="602502B9" w:rsidR="00670453" w:rsidRPr="00217FF6" w:rsidRDefault="00DD7B59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</w:rPr>
      </w:pPr>
      <w:r>
        <w:rPr>
          <w:noProof/>
        </w:rPr>
        <w:pict w14:anchorId="601491F7">
          <v:shape id="Picture 2" o:spid="_x0000_i1240" type="#_x0000_t75" style="width:115pt;height:166.45pt;mso-wrap-distance-left:0;mso-wrap-distance-top:0;mso-wrap-distance-right:0;mso-wrap-distance-bottom:0">
            <v:imagedata r:id="rId426" o:title=""/>
          </v:shape>
        </w:pict>
      </w:r>
    </w:p>
    <w:p w14:paraId="3F9259A5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  <w:lang w:val="fr-FR"/>
        </w:rPr>
        <w:object w:dxaOrig="1717" w:dyaOrig="364" w14:anchorId="1030876D">
          <v:shape id="_x0000_i1241" type="#_x0000_t75" style="width:86.05pt;height:18.25pt" o:ole="">
            <v:imagedata r:id="rId427" o:title=""/>
          </v:shape>
          <o:OLEObject Type="Embed" ProgID="Equation.DSMT4" ShapeID="_x0000_i1241" DrawAspect="Content" ObjectID="_1733219472" r:id="rId428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  <w:lang w:val="fr-FR"/>
        </w:rPr>
        <w:object w:dxaOrig="2020" w:dyaOrig="364" w14:anchorId="30C81A25">
          <v:shape id="_x0000_i1242" type="#_x0000_t75" style="width:101pt;height:18.25pt" o:ole="">
            <v:imagedata r:id="rId429" o:title=""/>
          </v:shape>
          <o:OLEObject Type="Embed" ProgID="Equation.DSMT4" ShapeID="_x0000_i1242" DrawAspect="Content" ObjectID="_1733219473" r:id="rId430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  <w:lang w:val="fr-FR"/>
        </w:rPr>
        <w:object w:dxaOrig="1736" w:dyaOrig="364" w14:anchorId="079FC41A">
          <v:shape id="_x0000_i1243" type="#_x0000_t75" style="width:86.95pt;height:18.25pt" o:ole="">
            <v:imagedata r:id="rId431" o:title=""/>
          </v:shape>
          <o:OLEObject Type="Embed" ProgID="Equation.DSMT4" ShapeID="_x0000_i1243" DrawAspect="Content" ObjectID="_1733219474" r:id="rId432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  <w:lang w:val="fr-FR"/>
        </w:rPr>
        <w:object w:dxaOrig="1560" w:dyaOrig="364" w14:anchorId="1732D7F0">
          <v:shape id="_x0000_i1244" type="#_x0000_t75" style="width:78.1pt;height:18.25pt" o:ole="">
            <v:imagedata r:id="rId433" o:title=""/>
          </v:shape>
          <o:OLEObject Type="Embed" ProgID="Equation.DSMT4" ShapeID="_x0000_i1244" DrawAspect="Content" ObjectID="_1733219475" r:id="rId434"/>
        </w:object>
      </w:r>
    </w:p>
    <w:p w14:paraId="6C85F764" w14:textId="77777777" w:rsidR="00BB2D29" w:rsidRPr="00217FF6" w:rsidRDefault="00670057" w:rsidP="00BB2D29">
      <w:pPr>
        <w:pStyle w:val="Normal0"/>
        <w:tabs>
          <w:tab w:val="left" w:pos="992"/>
        </w:tabs>
        <w:spacing w:before="60"/>
        <w:jc w:val="both"/>
        <w:rPr>
          <w:rFonts w:hint="default"/>
          <w:noProof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34. </w:t>
      </w:r>
      <w:r w:rsidRPr="00217FF6">
        <w:rPr>
          <w:rFonts w:hint="default"/>
          <w:noProof/>
          <w:sz w:val="24"/>
          <w:szCs w:val="24"/>
        </w:rPr>
        <w:t xml:space="preserve">Cho hàm số </w:t>
      </w:r>
      <w:r w:rsidRPr="00217FF6">
        <w:rPr>
          <w:rFonts w:hint="default"/>
          <w:noProof/>
          <w:position w:val="-14"/>
          <w:sz w:val="22"/>
        </w:rPr>
        <w:object w:dxaOrig="960" w:dyaOrig="384" w14:anchorId="1492D866">
          <v:shape id="_x0000_i1245" type="#_x0000_t75" style="width:48.15pt;height:19.15pt" o:ole="">
            <v:imagedata r:id="rId435" o:title=""/>
          </v:shape>
          <o:OLEObject Type="Embed" ProgID="Equation.DSMT4" ShapeID="_x0000_i1245" DrawAspect="Content" ObjectID="_1733219476" r:id="rId436"/>
        </w:object>
      </w:r>
      <w:r w:rsidRPr="00217FF6">
        <w:rPr>
          <w:rFonts w:hint="default"/>
          <w:noProof/>
          <w:sz w:val="24"/>
          <w:szCs w:val="24"/>
        </w:rPr>
        <w:t xml:space="preserve"> có bảng xét dấu đạo hàm như sau</w:t>
      </w:r>
    </w:p>
    <w:p w14:paraId="6A70991B" w14:textId="77777777" w:rsidR="00BB2D29" w:rsidRPr="00217FF6" w:rsidRDefault="00DD7B59" w:rsidP="00BB2D29">
      <w:pPr>
        <w:pStyle w:val="Normal0"/>
        <w:spacing w:before="60"/>
        <w:jc w:val="center"/>
        <w:rPr>
          <w:rFonts w:hint="default"/>
          <w:noProof/>
          <w:sz w:val="24"/>
          <w:szCs w:val="24"/>
        </w:rPr>
      </w:pPr>
      <w:r>
        <w:rPr>
          <w:noProof/>
        </w:rPr>
        <w:pict w14:anchorId="60847C19">
          <v:shape id="Picture 15" o:spid="_x0000_i1246" type="#_x0000_t75" style="width:390.85pt;height:74.35pt;mso-wrap-distance-left:0;mso-wrap-distance-top:0;mso-wrap-distance-right:0;mso-wrap-distance-bottom:0">
            <v:imagedata r:id="rId437" o:title=""/>
          </v:shape>
        </w:pict>
      </w:r>
    </w:p>
    <w:p w14:paraId="7CAEA2A8" w14:textId="77777777" w:rsidR="0015143E" w:rsidRPr="00217FF6" w:rsidRDefault="00670057" w:rsidP="00D124A9">
      <w:pPr>
        <w:pStyle w:val="Normal0"/>
        <w:tabs>
          <w:tab w:val="left" w:pos="3402"/>
          <w:tab w:val="left" w:pos="5669"/>
          <w:tab w:val="left" w:pos="7937"/>
        </w:tabs>
        <w:spacing w:before="60"/>
        <w:ind w:firstLine="280"/>
        <w:jc w:val="both"/>
        <w:rPr>
          <w:rFonts w:hint="default"/>
          <w:bCs/>
          <w:noProof/>
          <w:sz w:val="24"/>
          <w:szCs w:val="24"/>
        </w:rPr>
      </w:pPr>
      <w:r w:rsidRPr="00217FF6">
        <w:rPr>
          <w:rFonts w:hint="default"/>
          <w:bCs/>
          <w:noProof/>
          <w:sz w:val="24"/>
          <w:szCs w:val="24"/>
        </w:rPr>
        <w:t xml:space="preserve">Chọn câu </w:t>
      </w:r>
      <w:r w:rsidRPr="00217FF6">
        <w:rPr>
          <w:rFonts w:hint="default"/>
          <w:b/>
          <w:noProof/>
          <w:sz w:val="24"/>
          <w:szCs w:val="24"/>
        </w:rPr>
        <w:t>đúng</w:t>
      </w:r>
      <w:r w:rsidRPr="00217FF6">
        <w:rPr>
          <w:rFonts w:hint="default"/>
          <w:bCs/>
          <w:noProof/>
          <w:sz w:val="24"/>
          <w:szCs w:val="24"/>
        </w:rPr>
        <w:t xml:space="preserve">: </w:t>
      </w:r>
    </w:p>
    <w:p w14:paraId="521A48D3" w14:textId="2504218D" w:rsidR="00A77B3E" w:rsidRPr="00217FF6" w:rsidRDefault="00670057">
      <w:pPr>
        <w:tabs>
          <w:tab w:val="left" w:pos="280"/>
        </w:tabs>
        <w:spacing w:before="60"/>
        <w:ind w:left="292" w:hanging="292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noProof/>
          <w:color w:val="000000"/>
        </w:rPr>
        <w:t xml:space="preserve">Hàm số đã cho đồng biến trên khoảng </w:t>
      </w:r>
      <w:r w:rsidRPr="00217FF6">
        <w:rPr>
          <w:rFonts w:eastAsia="Calibri"/>
          <w:noProof/>
          <w:position w:val="-14"/>
          <w:sz w:val="20"/>
          <w:szCs w:val="20"/>
        </w:rPr>
        <w:object w:dxaOrig="713" w:dyaOrig="384" w14:anchorId="5599AA04">
          <v:shape id="_x0000_i1247" type="#_x0000_t75" style="width:35.55pt;height:19.15pt" o:ole="">
            <v:imagedata r:id="rId438" o:title=""/>
          </v:shape>
          <o:OLEObject Type="Embed" ProgID="Equation.DSMT4" ShapeID="_x0000_i1247" DrawAspect="Content" ObjectID="_1733219477" r:id="rId439"/>
        </w:object>
      </w:r>
      <w:r w:rsidRPr="00217FF6">
        <w:rPr>
          <w:noProof/>
          <w:color w:val="000000"/>
        </w:rPr>
        <w:t>.</w:t>
      </w:r>
      <w:r w:rsidR="00217FF6">
        <w:rPr>
          <w:noProof/>
          <w:color w:val="000000"/>
        </w:rPr>
        <w:t xml:space="preserve">   </w:t>
      </w:r>
      <w:r w:rsidRPr="00217FF6">
        <w:rPr>
          <w:b/>
        </w:rPr>
        <w:t>B.</w:t>
      </w:r>
      <w:r w:rsidRPr="00217FF6">
        <w:t xml:space="preserve"> </w:t>
      </w:r>
      <w:r w:rsidRPr="00217FF6">
        <w:rPr>
          <w:noProof/>
          <w:color w:val="000000"/>
        </w:rPr>
        <w:t xml:space="preserve">Hàm số đã cho nghịch biến trên khoảng </w:t>
      </w:r>
      <w:r w:rsidRPr="00217FF6">
        <w:rPr>
          <w:rFonts w:eastAsia="Calibri"/>
          <w:noProof/>
          <w:position w:val="-14"/>
          <w:sz w:val="20"/>
          <w:szCs w:val="20"/>
        </w:rPr>
        <w:object w:dxaOrig="713" w:dyaOrig="384" w14:anchorId="031C3A9E">
          <v:shape id="_x0000_i1248" type="#_x0000_t75" style="width:35.55pt;height:19.15pt" o:ole="">
            <v:imagedata r:id="rId440" o:title=""/>
          </v:shape>
          <o:OLEObject Type="Embed" ProgID="Equation.DSMT4" ShapeID="_x0000_i1248" DrawAspect="Content" ObjectID="_1733219478" r:id="rId441"/>
        </w:object>
      </w:r>
      <w:r w:rsidRPr="00217FF6">
        <w:rPr>
          <w:noProof/>
          <w:color w:val="000000"/>
        </w:rPr>
        <w:t>.</w:t>
      </w:r>
    </w:p>
    <w:p w14:paraId="29607944" w14:textId="5E71474E" w:rsidR="00A77B3E" w:rsidRPr="00217FF6" w:rsidRDefault="00670057">
      <w:pPr>
        <w:tabs>
          <w:tab w:val="left" w:pos="280"/>
        </w:tabs>
        <w:spacing w:before="60"/>
        <w:ind w:left="292" w:hanging="292"/>
      </w:pP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noProof/>
          <w:color w:val="000000"/>
        </w:rPr>
        <w:t xml:space="preserve">Hàm số đã cho nghịch biến trên khoảng </w:t>
      </w:r>
      <w:r w:rsidRPr="00217FF6">
        <w:rPr>
          <w:rFonts w:eastAsia="Calibri"/>
          <w:noProof/>
          <w:position w:val="-14"/>
          <w:sz w:val="20"/>
          <w:szCs w:val="20"/>
        </w:rPr>
        <w:object w:dxaOrig="768" w:dyaOrig="384" w14:anchorId="6D0166BC">
          <v:shape id="_x0000_i1249" type="#_x0000_t75" style="width:38.35pt;height:19.15pt" o:ole="">
            <v:imagedata r:id="rId442" o:title=""/>
          </v:shape>
          <o:OLEObject Type="Embed" ProgID="Equation.DSMT4" ShapeID="_x0000_i1249" DrawAspect="Content" ObjectID="_1733219479" r:id="rId443"/>
        </w:object>
      </w:r>
      <w:r w:rsidRPr="00217FF6">
        <w:rPr>
          <w:noProof/>
          <w:color w:val="000000"/>
        </w:rPr>
        <w:t>.</w:t>
      </w:r>
      <w:r w:rsidRPr="00217FF6">
        <w:rPr>
          <w:b/>
        </w:rPr>
        <w:t>D.</w:t>
      </w:r>
      <w:r w:rsidRPr="00217FF6">
        <w:t xml:space="preserve"> </w:t>
      </w:r>
      <w:r w:rsidRPr="00217FF6">
        <w:rPr>
          <w:noProof/>
          <w:color w:val="000000"/>
        </w:rPr>
        <w:t xml:space="preserve">Hàm số đã cho đồng biến trên khoảng </w:t>
      </w:r>
      <w:r w:rsidRPr="00217FF6">
        <w:rPr>
          <w:rFonts w:eastAsia="Calibri"/>
          <w:noProof/>
          <w:position w:val="-14"/>
          <w:sz w:val="20"/>
          <w:szCs w:val="20"/>
        </w:rPr>
        <w:object w:dxaOrig="918" w:dyaOrig="384" w14:anchorId="69CF21FF">
          <v:shape id="_x0000_i1250" type="#_x0000_t75" style="width:45.8pt;height:19.15pt" o:ole="">
            <v:imagedata r:id="rId444" o:title=""/>
          </v:shape>
          <o:OLEObject Type="Embed" ProgID="Equation.DSMT4" ShapeID="_x0000_i1250" DrawAspect="Content" ObjectID="_1733219480" r:id="rId445"/>
        </w:object>
      </w:r>
      <w:r w:rsidRPr="00217FF6">
        <w:rPr>
          <w:noProof/>
          <w:color w:val="000000"/>
        </w:rPr>
        <w:t>.</w:t>
      </w:r>
    </w:p>
    <w:p w14:paraId="7518F8B9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35. </w:t>
      </w:r>
      <w:r w:rsidRPr="00217FF6">
        <w:rPr>
          <w:rFonts w:hint="default"/>
          <w:sz w:val="24"/>
          <w:szCs w:val="24"/>
        </w:rPr>
        <w:t xml:space="preserve">Cho khối chóp </w:t>
      </w:r>
      <w:r w:rsidRPr="00217FF6">
        <w:rPr>
          <w:rFonts w:hint="default"/>
          <w:position w:val="-6"/>
        </w:rPr>
        <w:object w:dxaOrig="733" w:dyaOrig="263" w14:anchorId="4A58338A">
          <v:shape id="_x0000_i1251" type="#_x0000_t75" style="width:36.45pt;height:13.1pt" o:ole="">
            <v:imagedata r:id="rId446" o:title=""/>
          </v:shape>
          <o:OLEObject Type="Embed" ProgID="Equation.DSMT4" ShapeID="_x0000_i1251" DrawAspect="Content" ObjectID="_1733219481" r:id="rId447"/>
        </w:object>
      </w:r>
      <w:r w:rsidRPr="00217FF6">
        <w:rPr>
          <w:rFonts w:hint="default"/>
          <w:sz w:val="24"/>
          <w:szCs w:val="24"/>
        </w:rPr>
        <w:t xml:space="preserve"> có </w:t>
      </w:r>
      <w:r w:rsidRPr="00217FF6">
        <w:rPr>
          <w:rFonts w:hint="default"/>
          <w:position w:val="-14"/>
        </w:rPr>
        <w:object w:dxaOrig="1292" w:dyaOrig="400" w14:anchorId="34BE114C">
          <v:shape id="_x0000_i1252" type="#_x0000_t75" style="width:64.5pt;height:20.1pt" o:ole="">
            <v:imagedata r:id="rId448" o:title=""/>
          </v:shape>
          <o:OLEObject Type="Embed" ProgID="Equation.DSMT4" ShapeID="_x0000_i1252" DrawAspect="Content" ObjectID="_1733219482" r:id="rId449"/>
        </w:object>
      </w:r>
      <w:r w:rsidRPr="00217FF6">
        <w:rPr>
          <w:rFonts w:hint="default"/>
          <w:sz w:val="24"/>
          <w:szCs w:val="24"/>
        </w:rPr>
        <w:t xml:space="preserve">, tam giác </w:t>
      </w:r>
      <w:r w:rsidRPr="00217FF6">
        <w:rPr>
          <w:rFonts w:hint="default"/>
          <w:position w:val="-6"/>
        </w:rPr>
        <w:object w:dxaOrig="559" w:dyaOrig="263" w14:anchorId="7AAA541E">
          <v:shape id="_x0000_i1253" type="#_x0000_t75" style="width:28.05pt;height:13.1pt" o:ole="">
            <v:imagedata r:id="rId450" o:title=""/>
          </v:shape>
          <o:OLEObject Type="Embed" ProgID="Equation.DSMT4" ShapeID="_x0000_i1253" DrawAspect="Content" ObjectID="_1733219483" r:id="rId451"/>
        </w:object>
      </w:r>
      <w:r w:rsidRPr="00217FF6">
        <w:rPr>
          <w:rFonts w:hint="default"/>
          <w:sz w:val="24"/>
          <w:szCs w:val="24"/>
        </w:rPr>
        <w:t xml:space="preserve"> vuông cân tại</w:t>
      </w:r>
      <w:r w:rsidRPr="00217FF6">
        <w:rPr>
          <w:rFonts w:hint="default"/>
          <w:position w:val="-10"/>
        </w:rPr>
        <w:object w:dxaOrig="2178" w:dyaOrig="384" w14:anchorId="7369F5FC">
          <v:shape id="_x0000_i1254" type="#_x0000_t75" style="width:108.95pt;height:19.15pt" o:ole="">
            <v:imagedata r:id="rId452" o:title=""/>
          </v:shape>
          <o:OLEObject Type="Embed" ProgID="Equation.DSMT4" ShapeID="_x0000_i1254" DrawAspect="Content" ObjectID="_1733219484" r:id="rId453"/>
        </w:object>
      </w:r>
      <w:r w:rsidRPr="00217FF6">
        <w:rPr>
          <w:rFonts w:hint="default"/>
          <w:sz w:val="24"/>
          <w:szCs w:val="24"/>
        </w:rPr>
        <w:t xml:space="preserve">. Tính thể tích khối chóp đã cho </w:t>
      </w:r>
    </w:p>
    <w:p w14:paraId="5A0AB4EF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106" w:dyaOrig="694" w14:anchorId="430EC4C0">
          <v:shape id="_x0000_i1255" type="#_x0000_t75" style="width:55.15pt;height:34.6pt" o:ole="">
            <v:imagedata r:id="rId454" o:title=""/>
          </v:shape>
          <o:OLEObject Type="Embed" ProgID="Equation.DSMT4" ShapeID="_x0000_i1255" DrawAspect="Content" ObjectID="_1733219485" r:id="rId455"/>
        </w:object>
      </w:r>
      <w:r w:rsidRPr="00217FF6">
        <w:rPr>
          <w:noProof/>
          <w:color w:val="000000"/>
          <w:lang w:eastAsia="vi-VN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106" w:dyaOrig="694" w14:anchorId="289ECB80">
          <v:shape id="_x0000_i1256" type="#_x0000_t75" style="width:55.15pt;height:34.6pt" o:ole="">
            <v:imagedata r:id="rId456" o:title=""/>
          </v:shape>
          <o:OLEObject Type="Embed" ProgID="Equation.DSMT4" ShapeID="_x0000_i1256" DrawAspect="Content" ObjectID="_1733219486" r:id="rId457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1098" w:dyaOrig="364" w14:anchorId="6EF1A77E">
          <v:shape id="_x0000_i1257" type="#_x0000_t75" style="width:54.7pt;height:18.25pt" o:ole="">
            <v:imagedata r:id="rId458" o:title=""/>
          </v:shape>
          <o:OLEObject Type="Embed" ProgID="Equation.DSMT4" ShapeID="_x0000_i1257" DrawAspect="Content" ObjectID="_1733219487" r:id="rId459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8"/>
          <w:sz w:val="20"/>
          <w:szCs w:val="20"/>
        </w:rPr>
        <w:object w:dxaOrig="1098" w:dyaOrig="364" w14:anchorId="47B37D3E">
          <v:shape id="_x0000_i1258" type="#_x0000_t75" style="width:54.7pt;height:18.25pt" o:ole="">
            <v:imagedata r:id="rId460" o:title=""/>
          </v:shape>
          <o:OLEObject Type="Embed" ProgID="Equation.DSMT4" ShapeID="_x0000_i1258" DrawAspect="Content" ObjectID="_1733219488" r:id="rId461"/>
        </w:object>
      </w:r>
      <w:r w:rsidRPr="00217FF6">
        <w:rPr>
          <w:color w:val="000000"/>
          <w:lang w:eastAsia="vi-VN"/>
        </w:rPr>
        <w:t>.</w:t>
      </w:r>
    </w:p>
    <w:p w14:paraId="1A87B77E" w14:textId="77777777" w:rsidR="00D124A9" w:rsidRPr="00217FF6" w:rsidRDefault="0067005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36. </w:t>
      </w:r>
      <w:r w:rsidRPr="00217FF6">
        <w:rPr>
          <w:rFonts w:hint="default"/>
          <w:sz w:val="24"/>
          <w:szCs w:val="24"/>
        </w:rPr>
        <w:t xml:space="preserve">Phương trình </w:t>
      </w:r>
      <w:r w:rsidRPr="00217FF6">
        <w:rPr>
          <w:rFonts w:hint="default"/>
          <w:position w:val="-12"/>
        </w:rPr>
        <w:object w:dxaOrig="1560" w:dyaOrig="364" w14:anchorId="4BD87FBA">
          <v:shape id="_x0000_i1259" type="#_x0000_t75" style="width:78.1pt;height:18.25pt" o:ole="">
            <v:imagedata r:id="rId462" o:title=""/>
          </v:shape>
          <o:OLEObject Type="Embed" ProgID="Equation.DSMT4" ShapeID="_x0000_i1259" DrawAspect="Content" ObjectID="_1733219489" r:id="rId463"/>
        </w:object>
      </w:r>
      <w:r w:rsidRPr="00217FF6">
        <w:rPr>
          <w:rFonts w:hint="default"/>
          <w:sz w:val="24"/>
          <w:szCs w:val="24"/>
        </w:rPr>
        <w:t xml:space="preserve">có nghiệm là: </w:t>
      </w:r>
    </w:p>
    <w:p w14:paraId="63972467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720" w:dyaOrig="280" w14:anchorId="4BA8D1FE">
          <v:shape id="_x0000_i1260" type="#_x0000_t75" style="width:36pt;height:14.05pt" o:ole="">
            <v:imagedata r:id="rId464" o:title=""/>
          </v:shape>
          <o:OLEObject Type="Embed" ProgID="Equation.DSMT4" ShapeID="_x0000_i1260" DrawAspect="Content" ObjectID="_1733219490" r:id="rId46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740" w:dyaOrig="626" w14:anchorId="268CEBCB">
          <v:shape id="_x0000_i1261" type="#_x0000_t75" style="width:36.95pt;height:31.3pt" o:ole="">
            <v:imagedata r:id="rId466" o:title=""/>
          </v:shape>
          <o:OLEObject Type="Embed" ProgID="Equation.DSMT4" ShapeID="_x0000_i1261" DrawAspect="Content" ObjectID="_1733219491" r:id="rId46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796" w:dyaOrig="626" w14:anchorId="073EA184">
          <v:shape id="_x0000_i1262" type="#_x0000_t75" style="width:39.75pt;height:31.3pt" o:ole="">
            <v:imagedata r:id="rId468" o:title=""/>
          </v:shape>
          <o:OLEObject Type="Embed" ProgID="Equation.DSMT4" ShapeID="_x0000_i1262" DrawAspect="Content" ObjectID="_1733219492" r:id="rId46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796" w:dyaOrig="626" w14:anchorId="08C70578">
          <v:shape id="_x0000_i1263" type="#_x0000_t75" style="width:39.75pt;height:31.3pt" o:ole="">
            <v:imagedata r:id="rId470" o:title=""/>
          </v:shape>
          <o:OLEObject Type="Embed" ProgID="Equation.DSMT4" ShapeID="_x0000_i1263" DrawAspect="Content" ObjectID="_1733219493" r:id="rId471"/>
        </w:object>
      </w:r>
    </w:p>
    <w:p w14:paraId="385C7622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37. </w:t>
      </w:r>
      <w:r w:rsidRPr="00217FF6">
        <w:rPr>
          <w:rFonts w:hint="default"/>
          <w:sz w:val="24"/>
          <w:szCs w:val="24"/>
          <w:lang w:val="fr-FR"/>
        </w:rPr>
        <w:t xml:space="preserve">Cho hai số dương </w:t>
      </w:r>
      <w:r w:rsidRPr="00217FF6">
        <w:rPr>
          <w:rFonts w:hint="default"/>
          <w:position w:val="-14"/>
        </w:rPr>
        <w:object w:dxaOrig="1240" w:dyaOrig="412" w14:anchorId="56298F21">
          <v:shape id="_x0000_i1264" type="#_x0000_t75" style="width:62.2pt;height:20.55pt" o:ole="">
            <v:imagedata r:id="rId472" o:title=""/>
          </v:shape>
          <o:OLEObject Type="Embed" ProgID="Equation.DSMT4" ShapeID="_x0000_i1264" DrawAspect="Content" ObjectID="_1733219494" r:id="rId473"/>
        </w:object>
      </w:r>
      <w:r w:rsidRPr="00217FF6">
        <w:rPr>
          <w:rFonts w:hint="default"/>
          <w:sz w:val="24"/>
          <w:szCs w:val="24"/>
          <w:lang w:val="fr-FR"/>
        </w:rPr>
        <w:t xml:space="preserve"> Mệnh đề nào dưới đây </w:t>
      </w:r>
      <w:r w:rsidRPr="00217FF6">
        <w:rPr>
          <w:rFonts w:hint="default"/>
          <w:b/>
          <w:sz w:val="24"/>
          <w:szCs w:val="24"/>
          <w:lang w:val="fr-FR"/>
        </w:rPr>
        <w:t>SAI</w:t>
      </w:r>
      <w:r w:rsidRPr="00217FF6">
        <w:rPr>
          <w:rFonts w:hint="default"/>
          <w:sz w:val="24"/>
          <w:szCs w:val="24"/>
          <w:lang w:val="fr-FR"/>
        </w:rPr>
        <w:t>?</w:t>
      </w:r>
    </w:p>
    <w:p w14:paraId="4E2CD3B6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1259" w:dyaOrig="372" w14:anchorId="1364CA38">
          <v:shape id="_x0000_i1265" type="#_x0000_t75" style="width:63.1pt;height:18.7pt" o:ole="">
            <v:imagedata r:id="rId474" o:title=""/>
          </v:shape>
          <o:OLEObject Type="Embed" ProgID="Equation.DSMT4" ShapeID="_x0000_i1265" DrawAspect="Content" ObjectID="_1733219495" r:id="rId47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1207" w:dyaOrig="364" w14:anchorId="1CAE8908">
          <v:shape id="_x0000_i1266" type="#_x0000_t75" style="width:60.3pt;height:18.25pt" o:ole="">
            <v:imagedata r:id="rId476" o:title=""/>
          </v:shape>
          <o:OLEObject Type="Embed" ProgID="Equation.DSMT4" ShapeID="_x0000_i1266" DrawAspect="Content" ObjectID="_1733219496" r:id="rId47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1040" w:dyaOrig="364" w14:anchorId="6ECBC4B5">
          <v:shape id="_x0000_i1267" type="#_x0000_t75" style="width:51.9pt;height:18.25pt" o:ole="">
            <v:imagedata r:id="rId478" o:title=""/>
          </v:shape>
          <o:OLEObject Type="Embed" ProgID="Equation.DSMT4" ShapeID="_x0000_i1267" DrawAspect="Content" ObjectID="_1733219497" r:id="rId47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1187" w:dyaOrig="412" w14:anchorId="1A463490">
          <v:shape id="_x0000_i1268" type="#_x0000_t75" style="width:59.4pt;height:20.55pt" o:ole="">
            <v:imagedata r:id="rId480" o:title=""/>
          </v:shape>
          <o:OLEObject Type="Embed" ProgID="Equation.DSMT4" ShapeID="_x0000_i1268" DrawAspect="Content" ObjectID="_1733219498" r:id="rId481"/>
        </w:object>
      </w:r>
    </w:p>
    <w:p w14:paraId="28C2D365" w14:textId="77777777" w:rsidR="00D124A9" w:rsidRPr="00217FF6" w:rsidRDefault="00670057" w:rsidP="00D124A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38. </w:t>
      </w:r>
      <w:r w:rsidRPr="00217FF6">
        <w:rPr>
          <w:rFonts w:hint="default"/>
          <w:sz w:val="24"/>
          <w:szCs w:val="24"/>
        </w:rPr>
        <w:t xml:space="preserve">Có bao nhiêu số nguyên thuộc tập xác định của hàm số </w:t>
      </w:r>
      <w:r w:rsidRPr="00217FF6">
        <w:rPr>
          <w:rFonts w:hint="default"/>
          <w:position w:val="-16"/>
        </w:rPr>
        <w:object w:dxaOrig="2322" w:dyaOrig="440" w14:anchorId="125B45DE">
          <v:shape id="_x0000_i1269" type="#_x0000_t75" style="width:115.95pt;height:21.95pt" o:ole="">
            <v:imagedata r:id="rId482" o:title=""/>
          </v:shape>
          <o:OLEObject Type="Embed" ProgID="Equation.DSMT4" ShapeID="_x0000_i1269" DrawAspect="Content" ObjectID="_1733219499" r:id="rId483"/>
        </w:object>
      </w:r>
      <w:r w:rsidRPr="00217FF6">
        <w:rPr>
          <w:rFonts w:hint="default"/>
          <w:sz w:val="24"/>
          <w:szCs w:val="24"/>
        </w:rPr>
        <w:t>?</w:t>
      </w:r>
    </w:p>
    <w:p w14:paraId="5534A135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position w:val="-6"/>
          <w:sz w:val="20"/>
          <w:szCs w:val="20"/>
        </w:rPr>
        <w:object w:dxaOrig="223" w:dyaOrig="291" w14:anchorId="5294090C">
          <v:shape id="_x0000_i1270" type="#_x0000_t75" style="width:11.2pt;height:14.5pt" o:ole="">
            <v:imagedata r:id="rId484" o:title=""/>
          </v:shape>
          <o:OLEObject Type="Embed" ProgID="Equation.DSMT4" ShapeID="_x0000_i1270" DrawAspect="Content" ObjectID="_1733219500" r:id="rId48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42" w:dyaOrig="280" w14:anchorId="142C026E">
          <v:shape id="_x0000_i1271" type="#_x0000_t75" style="width:12.15pt;height:14.05pt" o:ole="">
            <v:imagedata r:id="rId486" o:title=""/>
          </v:shape>
          <o:OLEObject Type="Embed" ProgID="Equation.DSMT4" ShapeID="_x0000_i1271" DrawAspect="Content" ObjectID="_1733219501" r:id="rId48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42" w:dyaOrig="280" w14:anchorId="7765ED1B">
          <v:shape id="_x0000_i1272" type="#_x0000_t75" style="width:12.15pt;height:14.05pt" o:ole="">
            <v:imagedata r:id="rId488" o:title=""/>
          </v:shape>
          <o:OLEObject Type="Embed" ProgID="Equation.DSMT4" ShapeID="_x0000_i1272" DrawAspect="Content" ObjectID="_1733219502" r:id="rId48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color w:val="000000"/>
        </w:rPr>
        <w:t>Vô số.</w:t>
      </w:r>
    </w:p>
    <w:p w14:paraId="68D5880B" w14:textId="77777777" w:rsidR="00FF4239" w:rsidRPr="00217FF6" w:rsidRDefault="00670057" w:rsidP="00FF4239">
      <w:pPr>
        <w:pStyle w:val="Normal0"/>
        <w:spacing w:before="60"/>
        <w:rPr>
          <w:rFonts w:hint="default"/>
          <w:sz w:val="24"/>
          <w:szCs w:val="24"/>
          <w:lang w:val="it-IT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39. </w:t>
      </w:r>
      <w:r w:rsidRPr="00217FF6">
        <w:rPr>
          <w:rFonts w:hint="default"/>
          <w:sz w:val="24"/>
          <w:szCs w:val="24"/>
          <w:lang w:val="it-IT"/>
        </w:rPr>
        <w:t xml:space="preserve">Cho hình nón có góc ở đỉnh là </w:t>
      </w:r>
      <w:r w:rsidRPr="00217FF6">
        <w:rPr>
          <w:rFonts w:hint="default"/>
          <w:position w:val="-6"/>
          <w:lang w:val="it-IT"/>
        </w:rPr>
        <w:object w:dxaOrig="475" w:dyaOrig="317" w14:anchorId="1C461906">
          <v:shape id="_x0000_i1273" type="#_x0000_t75" style="width:23.85pt;height:15.9pt" o:ole="">
            <v:imagedata r:id="rId490" o:title=""/>
          </v:shape>
          <o:OLEObject Type="Embed" ProgID="Equation.DSMT4" ShapeID="_x0000_i1273" DrawAspect="Content" ObjectID="_1733219503" r:id="rId491"/>
        </w:object>
      </w:r>
      <w:r w:rsidRPr="00217FF6">
        <w:rPr>
          <w:rFonts w:hint="default"/>
          <w:sz w:val="24"/>
          <w:szCs w:val="24"/>
          <w:lang w:val="it-IT"/>
        </w:rPr>
        <w:t xml:space="preserve">và chiều cao bằng </w:t>
      </w:r>
      <w:r w:rsidRPr="00217FF6">
        <w:rPr>
          <w:rFonts w:hint="default"/>
          <w:position w:val="-4"/>
          <w:lang w:val="it-IT"/>
        </w:rPr>
        <w:object w:dxaOrig="196" w:dyaOrig="263" w14:anchorId="483ACA87">
          <v:shape id="_x0000_i1274" type="#_x0000_t75" style="width:9.8pt;height:13.1pt" o:ole="">
            <v:imagedata r:id="rId492" o:title=""/>
          </v:shape>
          <o:OLEObject Type="Embed" ProgID="Equation.DSMT4" ShapeID="_x0000_i1274" DrawAspect="Content" ObjectID="_1733219504" r:id="rId493"/>
        </w:object>
      </w:r>
      <w:r w:rsidRPr="00217FF6">
        <w:rPr>
          <w:rFonts w:hint="default"/>
          <w:sz w:val="24"/>
          <w:szCs w:val="24"/>
          <w:lang w:val="it-IT"/>
        </w:rPr>
        <w:t xml:space="preserve">. Gọi </w:t>
      </w:r>
      <w:r w:rsidRPr="00217FF6">
        <w:rPr>
          <w:rFonts w:hint="default"/>
          <w:position w:val="-14"/>
          <w:lang w:val="it-IT"/>
        </w:rPr>
        <w:object w:dxaOrig="400" w:dyaOrig="400" w14:anchorId="12788499">
          <v:shape id="_x0000_i1275" type="#_x0000_t75" style="width:20.1pt;height:20.1pt" o:ole="">
            <v:imagedata r:id="rId494" o:title=""/>
          </v:shape>
          <o:OLEObject Type="Embed" ProgID="Equation.DSMT4" ShapeID="_x0000_i1275" DrawAspect="Content" ObjectID="_1733219505" r:id="rId495"/>
        </w:object>
      </w:r>
      <w:r w:rsidRPr="00217FF6">
        <w:rPr>
          <w:rFonts w:hint="default"/>
          <w:sz w:val="24"/>
          <w:szCs w:val="24"/>
          <w:lang w:val="it-IT"/>
        </w:rPr>
        <w:t xml:space="preserve"> là mặt cầu đi qua đỉnh và chứa đường tròn đáy của hình nón đã cho .Tính diện tích của mặt cầu </w:t>
      </w:r>
      <w:r w:rsidRPr="00217FF6">
        <w:rPr>
          <w:rFonts w:hint="default"/>
          <w:position w:val="-14"/>
          <w:lang w:val="it-IT"/>
        </w:rPr>
        <w:object w:dxaOrig="460" w:dyaOrig="400" w14:anchorId="3483961C">
          <v:shape id="_x0000_i1276" type="#_x0000_t75" style="width:22.9pt;height:20.1pt" o:ole="">
            <v:imagedata r:id="rId496" o:title=""/>
          </v:shape>
          <o:OLEObject Type="Embed" ProgID="Equation.DSMT4" ShapeID="_x0000_i1276" DrawAspect="Content" ObjectID="_1733219506" r:id="rId497"/>
        </w:object>
      </w:r>
    </w:p>
    <w:p w14:paraId="62D0F6F8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  <w:lang w:val="it-IT"/>
        </w:rPr>
        <w:object w:dxaOrig="619" w:dyaOrig="280" w14:anchorId="37227050">
          <v:shape id="_x0000_i1277" type="#_x0000_t75" style="width:30.85pt;height:14.05pt" o:ole="">
            <v:imagedata r:id="rId498" o:title=""/>
          </v:shape>
          <o:OLEObject Type="Embed" ProgID="Equation.DSMT4" ShapeID="_x0000_i1277" DrawAspect="Content" ObjectID="_1733219507" r:id="rId499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  <w:lang w:val="it-IT"/>
        </w:rPr>
        <w:object w:dxaOrig="494" w:dyaOrig="280" w14:anchorId="3F3B731F">
          <v:shape id="_x0000_i1278" type="#_x0000_t75" style="width:24.8pt;height:14.05pt" o:ole="">
            <v:imagedata r:id="rId500" o:title=""/>
          </v:shape>
          <o:OLEObject Type="Embed" ProgID="Equation.DSMT4" ShapeID="_x0000_i1278" DrawAspect="Content" ObjectID="_1733219508" r:id="rId501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  <w:lang w:val="it-IT"/>
        </w:rPr>
        <w:object w:dxaOrig="494" w:dyaOrig="280" w14:anchorId="66BC3FBB">
          <v:shape id="_x0000_i1279" type="#_x0000_t75" style="width:24.8pt;height:14.05pt" o:ole="">
            <v:imagedata r:id="rId502" o:title=""/>
          </v:shape>
          <o:OLEObject Type="Embed" ProgID="Equation.DSMT4" ShapeID="_x0000_i1279" DrawAspect="Content" ObjectID="_1733219509" r:id="rId503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  <w:lang w:val="it-IT"/>
        </w:rPr>
        <w:object w:dxaOrig="599" w:dyaOrig="280" w14:anchorId="5EE5D01C">
          <v:shape id="_x0000_i1280" type="#_x0000_t75" style="width:29.9pt;height:14.05pt" o:ole="">
            <v:imagedata r:id="rId504" o:title=""/>
          </v:shape>
          <o:OLEObject Type="Embed" ProgID="Equation.DSMT4" ShapeID="_x0000_i1280" DrawAspect="Content" ObjectID="_1733219510" r:id="rId505"/>
        </w:object>
      </w:r>
    </w:p>
    <w:p w14:paraId="3BDCFFA7" w14:textId="77777777" w:rsidR="00217FF6" w:rsidRDefault="00217FF6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7D8E6A90" w14:textId="77777777" w:rsidR="00217FF6" w:rsidRDefault="00217FF6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6859B0A9" w14:textId="77777777" w:rsidR="00217FF6" w:rsidRDefault="00217FF6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059F744B" w14:textId="5B9B1AA2" w:rsidR="00FF4239" w:rsidRPr="00217FF6" w:rsidRDefault="00670057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lastRenderedPageBreak/>
        <w:t xml:space="preserve">Câu 40. </w:t>
      </w:r>
      <w:r w:rsidRPr="00217FF6">
        <w:rPr>
          <w:rFonts w:hint="default"/>
          <w:sz w:val="24"/>
          <w:szCs w:val="24"/>
        </w:rPr>
        <w:t xml:space="preserve">Cho các số thực a, b thỏa mãn </w:t>
      </w:r>
      <w:r w:rsidRPr="00217FF6">
        <w:rPr>
          <w:rFonts w:hint="default"/>
          <w:position w:val="-10"/>
        </w:rPr>
        <w:object w:dxaOrig="1030" w:dyaOrig="317" w14:anchorId="316DA095">
          <v:shape id="_x0000_i1281" type="#_x0000_t75" style="width:51.45pt;height:15.9pt" o:ole="">
            <v:imagedata r:id="rId506" o:title=""/>
          </v:shape>
          <o:OLEObject Type="Embed" ProgID="Equation.DSMT4" ShapeID="_x0000_i1281" DrawAspect="Content" ObjectID="_1733219511" r:id="rId507"/>
        </w:object>
      </w:r>
      <w:r w:rsidRPr="00217FF6">
        <w:rPr>
          <w:rFonts w:hint="default"/>
          <w:sz w:val="24"/>
          <w:szCs w:val="24"/>
        </w:rPr>
        <w:t xml:space="preserve">. Tìm giá trị nhỏ nhất của biểu thức </w:t>
      </w:r>
      <w:r w:rsidRPr="00217FF6">
        <w:rPr>
          <w:rFonts w:hint="default"/>
          <w:position w:val="-24"/>
        </w:rPr>
        <w:object w:dxaOrig="4066" w:dyaOrig="663" w14:anchorId="55B648DF">
          <v:shape id="_x0000_i1282" type="#_x0000_t75" style="width:203.4pt;height:33.2pt" o:ole="">
            <v:imagedata r:id="rId508" o:title=""/>
          </v:shape>
          <o:OLEObject Type="Embed" ProgID="Equation.DSMT4" ShapeID="_x0000_i1282" DrawAspect="Content" ObjectID="_1733219512" r:id="rId509"/>
        </w:object>
      </w:r>
      <w:r w:rsidRPr="00217FF6">
        <w:rPr>
          <w:rFonts w:hint="default"/>
          <w:sz w:val="24"/>
          <w:szCs w:val="24"/>
        </w:rPr>
        <w:t>.</w:t>
      </w:r>
    </w:p>
    <w:p w14:paraId="513D1FCF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950" w:dyaOrig="356" w14:anchorId="4D167D8F">
          <v:shape id="_x0000_i1283" type="#_x0000_t75" style="width:47.7pt;height:17.75pt" o:ole="">
            <v:imagedata r:id="rId510" o:title=""/>
          </v:shape>
          <o:OLEObject Type="Embed" ProgID="Equation.DSMT4" ShapeID="_x0000_i1283" DrawAspect="Content" ObjectID="_1733219513" r:id="rId511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950" w:dyaOrig="356" w14:anchorId="72DBBC06">
          <v:shape id="_x0000_i1284" type="#_x0000_t75" style="width:47.7pt;height:17.75pt" o:ole="">
            <v:imagedata r:id="rId512" o:title=""/>
          </v:shape>
          <o:OLEObject Type="Embed" ProgID="Equation.DSMT4" ShapeID="_x0000_i1284" DrawAspect="Content" ObjectID="_1733219514" r:id="rId513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950" w:dyaOrig="356" w14:anchorId="72C933A7">
          <v:shape id="_x0000_i1285" type="#_x0000_t75" style="width:47.7pt;height:17.75pt" o:ole="">
            <v:imagedata r:id="rId514" o:title=""/>
          </v:shape>
          <o:OLEObject Type="Embed" ProgID="Equation.DSMT4" ShapeID="_x0000_i1285" DrawAspect="Content" ObjectID="_1733219515" r:id="rId515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12"/>
          <w:sz w:val="20"/>
          <w:szCs w:val="20"/>
        </w:rPr>
        <w:object w:dxaOrig="950" w:dyaOrig="356" w14:anchorId="2BCF8914">
          <v:shape id="_x0000_i1286" type="#_x0000_t75" style="width:47.7pt;height:17.75pt" o:ole="">
            <v:imagedata r:id="rId516" o:title=""/>
          </v:shape>
          <o:OLEObject Type="Embed" ProgID="Equation.DSMT4" ShapeID="_x0000_i1286" DrawAspect="Content" ObjectID="_1733219516" r:id="rId517"/>
        </w:object>
      </w:r>
    </w:p>
    <w:p w14:paraId="30FA3BBD" w14:textId="77777777" w:rsidR="00FF4239" w:rsidRP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41. </w:t>
      </w:r>
      <w:r w:rsidRPr="00217FF6">
        <w:rPr>
          <w:rFonts w:hint="default"/>
          <w:sz w:val="24"/>
          <w:szCs w:val="24"/>
        </w:rPr>
        <w:t xml:space="preserve">Có bao nhiêu giá trị nguyên của tham số </w:t>
      </w:r>
      <w:r w:rsidRPr="00217FF6">
        <w:rPr>
          <w:rFonts w:hint="default"/>
          <w:position w:val="-6"/>
        </w:rPr>
        <w:object w:dxaOrig="224" w:dyaOrig="187" w14:anchorId="53CA7E09">
          <v:shape id="_x0000_i1287" type="#_x0000_t75" style="width:11.2pt;height:9.35pt" o:ole="">
            <v:imagedata r:id="rId518" o:title=""/>
          </v:shape>
          <o:OLEObject Type="Embed" ProgID="Equation.DSMT4" ShapeID="_x0000_i1287" DrawAspect="Content" ObjectID="_1733219517" r:id="rId519"/>
        </w:object>
      </w:r>
      <w:r w:rsidRPr="00217FF6">
        <w:rPr>
          <w:rFonts w:hint="default"/>
          <w:sz w:val="24"/>
          <w:szCs w:val="24"/>
        </w:rPr>
        <w:t xml:space="preserve"> để hàm số </w:t>
      </w:r>
      <w:r w:rsidRPr="00217FF6">
        <w:rPr>
          <w:rFonts w:hint="default"/>
          <w:position w:val="-16"/>
        </w:rPr>
        <w:object w:dxaOrig="2485" w:dyaOrig="440" w14:anchorId="1A51FAD6">
          <v:shape id="_x0000_i1288" type="#_x0000_t75" style="width:124.35pt;height:21.95pt" o:ole="">
            <v:imagedata r:id="rId520" o:title=""/>
          </v:shape>
          <o:OLEObject Type="Embed" ProgID="Equation.DSMT4" ShapeID="_x0000_i1288" DrawAspect="Content" ObjectID="_1733219518" r:id="rId521"/>
        </w:object>
      </w:r>
      <w:r w:rsidRPr="00217FF6">
        <w:rPr>
          <w:rFonts w:hint="default"/>
          <w:sz w:val="24"/>
          <w:szCs w:val="24"/>
        </w:rPr>
        <w:t xml:space="preserve"> có </w:t>
      </w:r>
      <w:r w:rsidRPr="00217FF6">
        <w:rPr>
          <w:rFonts w:hint="default"/>
          <w:position w:val="-6"/>
        </w:rPr>
        <w:object w:dxaOrig="188" w:dyaOrig="244" w14:anchorId="561095DE">
          <v:shape id="_x0000_i1289" type="#_x0000_t75" style="width:9.35pt;height:12.15pt" o:ole="">
            <v:imagedata r:id="rId522" o:title=""/>
          </v:shape>
          <o:OLEObject Type="Embed" ProgID="Equation.DSMT4" ShapeID="_x0000_i1289" DrawAspect="Content" ObjectID="_1733219519" r:id="rId523"/>
        </w:object>
      </w:r>
      <w:r w:rsidRPr="00217FF6">
        <w:rPr>
          <w:rFonts w:hint="default"/>
          <w:sz w:val="24"/>
          <w:szCs w:val="24"/>
        </w:rPr>
        <w:t xml:space="preserve"> điểm cực trị?</w:t>
      </w:r>
    </w:p>
    <w:p w14:paraId="0AD29EF3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35" w:dyaOrig="272" w14:anchorId="55525358">
          <v:shape id="_x0000_i1290" type="#_x0000_t75" style="width:11.7pt;height:13.55pt" o:ole="">
            <v:imagedata r:id="rId524" o:title=""/>
          </v:shape>
          <o:OLEObject Type="Embed" ProgID="Equation.DSMT4" ShapeID="_x0000_i1290" DrawAspect="Content" ObjectID="_1733219520" r:id="rId52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52" w:dyaOrig="263" w14:anchorId="52542DCF">
          <v:shape id="_x0000_i1291" type="#_x0000_t75" style="width:12.6pt;height:13.1pt" o:ole="">
            <v:imagedata r:id="rId526" o:title=""/>
          </v:shape>
          <o:OLEObject Type="Embed" ProgID="Equation.DSMT4" ShapeID="_x0000_i1291" DrawAspect="Content" ObjectID="_1733219521" r:id="rId52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52" w:dyaOrig="272" w14:anchorId="026E4C0C">
          <v:shape id="_x0000_i1292" type="#_x0000_t75" style="width:12.6pt;height:13.55pt" o:ole="">
            <v:imagedata r:id="rId528" o:title=""/>
          </v:shape>
          <o:OLEObject Type="Embed" ProgID="Equation.DSMT4" ShapeID="_x0000_i1292" DrawAspect="Content" ObjectID="_1733219522" r:id="rId52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52" w:dyaOrig="272" w14:anchorId="5C6826C6">
          <v:shape id="_x0000_i1293" type="#_x0000_t75" style="width:12.6pt;height:13.55pt" o:ole="">
            <v:imagedata r:id="rId530" o:title=""/>
          </v:shape>
          <o:OLEObject Type="Embed" ProgID="Equation.DSMT4" ShapeID="_x0000_i1293" DrawAspect="Content" ObjectID="_1733219523" r:id="rId531"/>
        </w:object>
      </w:r>
    </w:p>
    <w:p w14:paraId="1A89DB1D" w14:textId="77777777" w:rsid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42. </w:t>
      </w:r>
      <w:r w:rsidRPr="00217FF6">
        <w:rPr>
          <w:rFonts w:hint="default"/>
          <w:sz w:val="24"/>
          <w:szCs w:val="24"/>
        </w:rPr>
        <w:t xml:space="preserve">Cho hàm số </w:t>
      </w:r>
      <w:r w:rsidRPr="00217FF6">
        <w:rPr>
          <w:rFonts w:hint="default"/>
          <w:position w:val="-14"/>
        </w:rPr>
        <w:object w:dxaOrig="960" w:dyaOrig="412" w14:anchorId="22A45F89">
          <v:shape id="_x0000_i1294" type="#_x0000_t75" style="width:48.15pt;height:20.55pt" o:ole="">
            <v:imagedata r:id="rId532" o:title=""/>
          </v:shape>
          <o:OLEObject Type="Embed" ProgID="Equation.DSMT4" ShapeID="_x0000_i1294" DrawAspect="Content" ObjectID="_1733219524" r:id="rId533"/>
        </w:object>
      </w:r>
      <w:r w:rsidRPr="00217FF6">
        <w:rPr>
          <w:rFonts w:hint="default"/>
          <w:sz w:val="24"/>
          <w:szCs w:val="24"/>
        </w:rPr>
        <w:t xml:space="preserve"> xác định và liên tục trên </w:t>
      </w:r>
      <w:r w:rsidRPr="00217FF6">
        <w:rPr>
          <w:rFonts w:hint="default"/>
          <w:position w:val="-14"/>
        </w:rPr>
        <w:object w:dxaOrig="848" w:dyaOrig="412" w14:anchorId="16F1E0F1">
          <v:shape id="_x0000_i1295" type="#_x0000_t75" style="width:42.55pt;height:20.55pt" o:ole="">
            <v:imagedata r:id="rId534" o:title=""/>
          </v:shape>
          <o:OLEObject Type="Embed" ProgID="Equation.DSMT4" ShapeID="_x0000_i1295" DrawAspect="Content" ObjectID="_1733219525" r:id="rId535"/>
        </w:object>
      </w:r>
      <w:r w:rsidRPr="00217FF6">
        <w:rPr>
          <w:rFonts w:hint="default"/>
          <w:sz w:val="24"/>
          <w:szCs w:val="24"/>
        </w:rPr>
        <w:t xml:space="preserve"> có bảng biến thiên như sau:</w:t>
      </w:r>
    </w:p>
    <w:p w14:paraId="4D288939" w14:textId="0478399E" w:rsidR="00FF4239" w:rsidRPr="00217FF6" w:rsidRDefault="00DD7B59" w:rsidP="00FF4239">
      <w:pPr>
        <w:pStyle w:val="Normal0"/>
        <w:spacing w:before="60"/>
        <w:rPr>
          <w:rFonts w:hint="default"/>
          <w:sz w:val="24"/>
          <w:szCs w:val="24"/>
          <w:lang w:val="nl-NL"/>
        </w:rPr>
      </w:pPr>
      <w:r>
        <w:rPr>
          <w:noProof/>
        </w:rPr>
        <w:pict w14:anchorId="584F2CAE">
          <v:shape id="Picture 4" o:spid="_x0000_i1296" type="#_x0000_t75" style="width:303.9pt;height:111.25pt;mso-wrap-distance-left:0;mso-wrap-distance-top:0;mso-wrap-distance-right:0;mso-wrap-distance-bottom:0">
            <v:imagedata r:id="rId536" o:title=""/>
          </v:shape>
        </w:pict>
      </w:r>
    </w:p>
    <w:p w14:paraId="27252B59" w14:textId="77777777" w:rsidR="00FF4239" w:rsidRPr="00217FF6" w:rsidRDefault="00670057" w:rsidP="00FF4239">
      <w:pPr>
        <w:pStyle w:val="Normal0"/>
        <w:spacing w:before="60"/>
        <w:ind w:firstLine="280"/>
        <w:rPr>
          <w:rFonts w:hint="default"/>
          <w:sz w:val="24"/>
          <w:szCs w:val="24"/>
        </w:rPr>
      </w:pPr>
      <w:r w:rsidRPr="00217FF6">
        <w:rPr>
          <w:rFonts w:hint="default"/>
          <w:sz w:val="24"/>
          <w:szCs w:val="24"/>
        </w:rPr>
        <w:t xml:space="preserve">Hỏi đồ thị hàm số </w:t>
      </w:r>
      <w:r w:rsidRPr="00217FF6">
        <w:rPr>
          <w:rFonts w:hint="default"/>
          <w:position w:val="-32"/>
        </w:rPr>
        <w:object w:dxaOrig="1000" w:dyaOrig="693" w14:anchorId="7071F2B7">
          <v:shape id="_x0000_i1297" type="#_x0000_t75" style="width:50.05pt;height:34.6pt" o:ole="">
            <v:imagedata r:id="rId537" o:title=""/>
          </v:shape>
          <o:OLEObject Type="Embed" ProgID="Equation.DSMT4" ShapeID="_x0000_i1297" DrawAspect="Content" ObjectID="_1733219526" r:id="rId538"/>
        </w:object>
      </w:r>
      <w:r w:rsidRPr="00217FF6">
        <w:rPr>
          <w:rFonts w:hint="default"/>
          <w:sz w:val="24"/>
          <w:szCs w:val="24"/>
        </w:rPr>
        <w:t xml:space="preserve"> có tất cả bao nhiêu đường tiệm cận đứng và tiệm cận ngang?</w:t>
      </w:r>
    </w:p>
    <w:p w14:paraId="57FCAE6D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62" w:dyaOrig="272" w14:anchorId="5E7938B6">
          <v:shape id="_x0000_i1298" type="#_x0000_t75" style="width:13.1pt;height:13.55pt" o:ole="">
            <v:imagedata r:id="rId539" o:title=""/>
          </v:shape>
          <o:OLEObject Type="Embed" ProgID="Equation.DSMT4" ShapeID="_x0000_i1298" DrawAspect="Content" ObjectID="_1733219527" r:id="rId540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52" w:dyaOrig="280" w14:anchorId="6B817D0D">
          <v:shape id="_x0000_i1299" type="#_x0000_t75" style="width:12.6pt;height:14.05pt" o:ole="">
            <v:imagedata r:id="rId541" o:title=""/>
          </v:shape>
          <o:OLEObject Type="Embed" ProgID="Equation.DSMT4" ShapeID="_x0000_i1299" DrawAspect="Content" ObjectID="_1733219528" r:id="rId542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62" w:dyaOrig="272" w14:anchorId="61A73AE1">
          <v:shape id="_x0000_i1300" type="#_x0000_t75" style="width:13.1pt;height:13.55pt" o:ole="">
            <v:imagedata r:id="rId543" o:title=""/>
          </v:shape>
          <o:OLEObject Type="Embed" ProgID="Equation.DSMT4" ShapeID="_x0000_i1300" DrawAspect="Content" ObjectID="_1733219529" r:id="rId544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16" w:dyaOrig="272" w14:anchorId="678ABDF3">
          <v:shape id="_x0000_i1301" type="#_x0000_t75" style="width:10.75pt;height:13.55pt" o:ole="">
            <v:imagedata r:id="rId545" o:title=""/>
          </v:shape>
          <o:OLEObject Type="Embed" ProgID="Equation.DSMT4" ShapeID="_x0000_i1301" DrawAspect="Content" ObjectID="_1733219530" r:id="rId546"/>
        </w:object>
      </w:r>
    </w:p>
    <w:p w14:paraId="36236977" w14:textId="77777777" w:rsid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43. </w:t>
      </w:r>
      <w:r w:rsidRPr="00217FF6">
        <w:rPr>
          <w:rFonts w:hint="default"/>
          <w:sz w:val="24"/>
          <w:szCs w:val="24"/>
        </w:rPr>
        <w:t xml:space="preserve">Hình dưới đây là đồ thị của ba hàm số </w:t>
      </w:r>
      <w:r w:rsidRPr="00217FF6">
        <w:rPr>
          <w:rFonts w:hint="default"/>
          <w:position w:val="-12"/>
        </w:rPr>
        <w:object w:dxaOrig="1040" w:dyaOrig="364" w14:anchorId="50A608EA">
          <v:shape id="_x0000_i1302" type="#_x0000_t75" style="width:51.9pt;height:18.25pt" o:ole="">
            <v:imagedata r:id="rId547" o:title=""/>
          </v:shape>
          <o:OLEObject Type="Embed" ProgID="Equation.DSMT4" ShapeID="_x0000_i1302" DrawAspect="Content" ObjectID="_1733219531" r:id="rId548"/>
        </w:object>
      </w:r>
      <w:r w:rsidRPr="00217FF6">
        <w:rPr>
          <w:rFonts w:hint="default"/>
          <w:sz w:val="24"/>
          <w:szCs w:val="24"/>
        </w:rPr>
        <w:t xml:space="preserve">, </w:t>
      </w:r>
      <w:r w:rsidRPr="00217FF6">
        <w:rPr>
          <w:rFonts w:hint="default"/>
          <w:position w:val="-12"/>
        </w:rPr>
        <w:object w:dxaOrig="1040" w:dyaOrig="364" w14:anchorId="0CB0D998">
          <v:shape id="_x0000_i1303" type="#_x0000_t75" style="width:51.9pt;height:18.25pt" o:ole="">
            <v:imagedata r:id="rId549" o:title=""/>
          </v:shape>
          <o:OLEObject Type="Embed" ProgID="Equation.DSMT4" ShapeID="_x0000_i1303" DrawAspect="Content" ObjectID="_1733219532" r:id="rId550"/>
        </w:object>
      </w:r>
      <w:r w:rsidRPr="00217FF6">
        <w:rPr>
          <w:rFonts w:hint="default"/>
          <w:sz w:val="24"/>
          <w:szCs w:val="24"/>
        </w:rPr>
        <w:t xml:space="preserve">, </w:t>
      </w:r>
      <w:r w:rsidRPr="00217FF6">
        <w:rPr>
          <w:rFonts w:hint="default"/>
          <w:position w:val="-12"/>
        </w:rPr>
        <w:object w:dxaOrig="1040" w:dyaOrig="364" w14:anchorId="779854DD">
          <v:shape id="_x0000_i1304" type="#_x0000_t75" style="width:51.9pt;height:18.25pt" o:ole="">
            <v:imagedata r:id="rId551" o:title=""/>
          </v:shape>
          <o:OLEObject Type="Embed" ProgID="Equation.DSMT4" ShapeID="_x0000_i1304" DrawAspect="Content" ObjectID="_1733219533" r:id="rId552"/>
        </w:object>
      </w:r>
      <w:r w:rsidRPr="00217FF6">
        <w:rPr>
          <w:rFonts w:hint="default"/>
          <w:position w:val="-14"/>
        </w:rPr>
        <w:object w:dxaOrig="1444" w:dyaOrig="384" w14:anchorId="29FC886A">
          <v:shape id="_x0000_i1305" type="#_x0000_t75" style="width:1in;height:19.15pt" o:ole="">
            <v:imagedata r:id="rId553" o:title=""/>
          </v:shape>
          <o:OLEObject Type="Embed" ProgID="Equation.DSMT4" ShapeID="_x0000_i1305" DrawAspect="Content" ObjectID="_1733219534" r:id="rId554"/>
        </w:object>
      </w:r>
      <w:r w:rsidRPr="00217FF6">
        <w:rPr>
          <w:rFonts w:hint="default"/>
          <w:sz w:val="24"/>
          <w:szCs w:val="24"/>
        </w:rPr>
        <w:t xml:space="preserve"> được vẽ trên cùng một hệ trục tọa độ. Khẳng định nào sau đây là khẳng định đúng?</w:t>
      </w:r>
    </w:p>
    <w:p w14:paraId="13BC752D" w14:textId="3EFF3551" w:rsidR="00FF4239" w:rsidRPr="00217FF6" w:rsidRDefault="00DD7B59" w:rsidP="00FF4239">
      <w:pPr>
        <w:pStyle w:val="Normal0"/>
        <w:spacing w:before="60"/>
        <w:rPr>
          <w:rFonts w:hint="default"/>
          <w:sz w:val="24"/>
          <w:szCs w:val="24"/>
        </w:rPr>
      </w:pPr>
      <w:r>
        <w:rPr>
          <w:noProof/>
        </w:rPr>
        <w:pict w14:anchorId="580A1429">
          <v:shape id="Picture 5" o:spid="_x0000_i1306" type="#_x0000_t75" style="width:237.05pt;height:177.2pt;mso-wrap-distance-left:0;mso-wrap-distance-top:0;mso-wrap-distance-right:0;mso-wrap-distance-bottom:0">
            <v:imagedata r:id="rId555" o:title=""/>
          </v:shape>
        </w:pict>
      </w:r>
    </w:p>
    <w:p w14:paraId="3FE7F034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position w:val="-6"/>
          <w:sz w:val="20"/>
          <w:szCs w:val="20"/>
        </w:rPr>
        <w:object w:dxaOrig="940" w:dyaOrig="280" w14:anchorId="15B457F1">
          <v:shape id="_x0000_i1307" type="#_x0000_t75" style="width:47.2pt;height:14.05pt" o:ole="">
            <v:imagedata r:id="rId556" o:title=""/>
          </v:shape>
          <o:OLEObject Type="Embed" ProgID="Equation.DSMT4" ShapeID="_x0000_i1307" DrawAspect="Content" ObjectID="_1733219535" r:id="rId557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position w:val="-6"/>
          <w:sz w:val="20"/>
          <w:szCs w:val="20"/>
        </w:rPr>
        <w:object w:dxaOrig="940" w:dyaOrig="280" w14:anchorId="429E735F">
          <v:shape id="_x0000_i1308" type="#_x0000_t75" style="width:47.2pt;height:14.05pt" o:ole="">
            <v:imagedata r:id="rId558" o:title=""/>
          </v:shape>
          <o:OLEObject Type="Embed" ProgID="Equation.DSMT4" ShapeID="_x0000_i1308" DrawAspect="Content" ObjectID="_1733219536" r:id="rId559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position w:val="-6"/>
          <w:sz w:val="20"/>
          <w:szCs w:val="20"/>
        </w:rPr>
        <w:object w:dxaOrig="940" w:dyaOrig="280" w14:anchorId="53BCCD8A">
          <v:shape id="_x0000_i1309" type="#_x0000_t75" style="width:47.2pt;height:14.05pt" o:ole="">
            <v:imagedata r:id="rId560" o:title=""/>
          </v:shape>
          <o:OLEObject Type="Embed" ProgID="Equation.DSMT4" ShapeID="_x0000_i1309" DrawAspect="Content" ObjectID="_1733219537" r:id="rId561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position w:val="-6"/>
          <w:sz w:val="20"/>
          <w:szCs w:val="20"/>
        </w:rPr>
        <w:object w:dxaOrig="940" w:dyaOrig="280" w14:anchorId="0D2612A9">
          <v:shape id="_x0000_i1310" type="#_x0000_t75" style="width:47.2pt;height:14.05pt" o:ole="">
            <v:imagedata r:id="rId562" o:title=""/>
          </v:shape>
          <o:OLEObject Type="Embed" ProgID="Equation.DSMT4" ShapeID="_x0000_i1310" DrawAspect="Content" ObjectID="_1733219538" r:id="rId563"/>
        </w:object>
      </w:r>
    </w:p>
    <w:p w14:paraId="3FF6BEDA" w14:textId="77777777" w:rsidR="00FF4239" w:rsidRPr="00217FF6" w:rsidRDefault="00670057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44. </w:t>
      </w:r>
      <w:r w:rsidRPr="00217FF6">
        <w:rPr>
          <w:rFonts w:hint="default"/>
          <w:sz w:val="24"/>
          <w:szCs w:val="24"/>
        </w:rPr>
        <w:t xml:space="preserve">Có bao nhiêu số nguyên dương </w:t>
      </w:r>
      <w:r w:rsidRPr="00217FF6">
        <w:rPr>
          <w:rFonts w:hint="default"/>
          <w:position w:val="-6"/>
        </w:rPr>
        <w:object w:dxaOrig="206" w:dyaOrig="224" w14:anchorId="08A6839D">
          <v:shape id="_x0000_i1311" type="#_x0000_t75" style="width:10.3pt;height:11.2pt" o:ole="">
            <v:imagedata r:id="rId564" o:title=""/>
          </v:shape>
          <o:OLEObject Type="Embed" ProgID="Equation.DSMT4" ShapeID="_x0000_i1311" DrawAspect="Content" ObjectID="_1733219539" r:id="rId565"/>
        </w:object>
      </w:r>
      <w:r w:rsidRPr="00217FF6">
        <w:rPr>
          <w:rFonts w:hint="default"/>
          <w:sz w:val="24"/>
          <w:szCs w:val="24"/>
        </w:rPr>
        <w:t xml:space="preserve"> sao cho ứng với mỗi </w:t>
      </w:r>
      <w:r w:rsidRPr="00217FF6">
        <w:rPr>
          <w:rFonts w:hint="default"/>
          <w:position w:val="-6"/>
        </w:rPr>
        <w:object w:dxaOrig="206" w:dyaOrig="224" w14:anchorId="7713C392">
          <v:shape id="_x0000_i1312" type="#_x0000_t75" style="width:10.3pt;height:11.2pt" o:ole="">
            <v:imagedata r:id="rId566" o:title=""/>
          </v:shape>
          <o:OLEObject Type="Embed" ProgID="Equation.DSMT4" ShapeID="_x0000_i1312" DrawAspect="Content" ObjectID="_1733219540" r:id="rId567"/>
        </w:object>
      </w:r>
      <w:r w:rsidRPr="00217FF6">
        <w:rPr>
          <w:rFonts w:hint="default"/>
          <w:sz w:val="24"/>
          <w:szCs w:val="24"/>
        </w:rPr>
        <w:t xml:space="preserve"> có đúng ba số nguyên </w:t>
      </w:r>
      <w:r w:rsidRPr="00217FF6">
        <w:rPr>
          <w:rFonts w:hint="default"/>
          <w:position w:val="-6"/>
        </w:rPr>
        <w:object w:dxaOrig="206" w:dyaOrig="290" w14:anchorId="4C42B851">
          <v:shape id="_x0000_i1313" type="#_x0000_t75" style="width:10.3pt;height:14.5pt" o:ole="">
            <v:imagedata r:id="rId568" o:title=""/>
          </v:shape>
          <o:OLEObject Type="Embed" ProgID="Equation.DSMT4" ShapeID="_x0000_i1313" DrawAspect="Content" ObjectID="_1733219541" r:id="rId569"/>
        </w:object>
      </w:r>
      <w:r w:rsidRPr="00217FF6">
        <w:rPr>
          <w:rFonts w:hint="default"/>
          <w:sz w:val="24"/>
          <w:szCs w:val="24"/>
        </w:rPr>
        <w:t xml:space="preserve"> thỏa mãn </w:t>
      </w:r>
      <w:r w:rsidRPr="00217FF6">
        <w:rPr>
          <w:rFonts w:hint="default"/>
          <w:position w:val="-16"/>
        </w:rPr>
        <w:object w:dxaOrig="2280" w:dyaOrig="440" w14:anchorId="36A5D411">
          <v:shape id="_x0000_i1314" type="#_x0000_t75" style="width:114.1pt;height:21.95pt" o:ole="">
            <v:imagedata r:id="rId570" o:title=""/>
          </v:shape>
          <o:OLEObject Type="Embed" ProgID="Equation.DSMT4" ShapeID="_x0000_i1314" DrawAspect="Content" ObjectID="_1733219542" r:id="rId571"/>
        </w:object>
      </w:r>
    </w:p>
    <w:p w14:paraId="654CB16D" w14:textId="68A3FA2D" w:rsidR="00217FF6" w:rsidRPr="0008303C" w:rsidRDefault="00670057" w:rsidP="0008303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color w:val="000000"/>
        </w:rPr>
        <w:t>73.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color w:val="000000"/>
        </w:rPr>
        <w:t>72.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color w:val="000000"/>
        </w:rPr>
        <w:t>71.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color w:val="000000"/>
        </w:rPr>
        <w:t>74</w:t>
      </w:r>
    </w:p>
    <w:p w14:paraId="79C5766A" w14:textId="4897094D" w:rsid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45. </w:t>
      </w:r>
      <w:r w:rsidRPr="00217FF6">
        <w:rPr>
          <w:rFonts w:hint="default"/>
          <w:sz w:val="24"/>
          <w:szCs w:val="24"/>
        </w:rPr>
        <w:t xml:space="preserve">Bạn A muốn làm một chiếc thùng hình trụ không đáy từ nguyên liệu là mảnh tôn hình tam giác đều </w:t>
      </w:r>
      <w:r w:rsidRPr="00217FF6">
        <w:rPr>
          <w:rFonts w:hint="default"/>
          <w:position w:val="-6"/>
        </w:rPr>
        <w:object w:dxaOrig="581" w:dyaOrig="280" w14:anchorId="12C56572">
          <v:shape id="_x0000_i1315" type="#_x0000_t75" style="width:29pt;height:14.05pt" o:ole="">
            <v:imagedata r:id="rId572" o:title=""/>
          </v:shape>
          <o:OLEObject Type="Embed" ProgID="Equation.DSMT4" ShapeID="_x0000_i1315" DrawAspect="Content" ObjectID="_1733219543" r:id="rId573"/>
        </w:object>
      </w:r>
      <w:r w:rsidRPr="00217FF6">
        <w:rPr>
          <w:rFonts w:hint="default"/>
          <w:sz w:val="24"/>
          <w:szCs w:val="24"/>
        </w:rPr>
        <w:t xml:space="preserve"> có cạnh bằng </w:t>
      </w:r>
      <w:r w:rsidRPr="00217FF6">
        <w:rPr>
          <w:rFonts w:hint="default"/>
          <w:position w:val="-14"/>
        </w:rPr>
        <w:object w:dxaOrig="862" w:dyaOrig="400" w14:anchorId="39D19504">
          <v:shape id="_x0000_i1316" type="#_x0000_t75" style="width:43pt;height:20.1pt" o:ole="">
            <v:imagedata r:id="rId574" o:title=""/>
          </v:shape>
          <o:OLEObject Type="Embed" ProgID="Equation.DSMT4" ShapeID="_x0000_i1316" DrawAspect="Content" ObjectID="_1733219544" r:id="rId575"/>
        </w:object>
      </w:r>
      <w:r w:rsidRPr="00217FF6">
        <w:rPr>
          <w:rFonts w:hint="default"/>
          <w:sz w:val="24"/>
          <w:szCs w:val="24"/>
        </w:rPr>
        <w:t xml:space="preserve">. Bạn muốn cắt mảnh tôn hình chữ nhật </w:t>
      </w:r>
      <w:r w:rsidRPr="00217FF6">
        <w:rPr>
          <w:rFonts w:hint="default"/>
          <w:position w:val="-10"/>
        </w:rPr>
        <w:object w:dxaOrig="768" w:dyaOrig="317" w14:anchorId="384E82AF">
          <v:shape id="_x0000_i1317" type="#_x0000_t75" style="width:38.35pt;height:15.9pt" o:ole="">
            <v:imagedata r:id="rId576" o:title=""/>
          </v:shape>
          <o:OLEObject Type="Embed" ProgID="Equation.DSMT4" ShapeID="_x0000_i1317" DrawAspect="Content" ObjectID="_1733219545" r:id="rId577"/>
        </w:object>
      </w:r>
      <w:r w:rsidRPr="00217FF6">
        <w:rPr>
          <w:rFonts w:hint="default"/>
          <w:sz w:val="24"/>
          <w:szCs w:val="24"/>
        </w:rPr>
        <w:t xml:space="preserve"> từ mảnh tôn nguyên liệu (với </w:t>
      </w:r>
      <w:r w:rsidRPr="00217FF6">
        <w:rPr>
          <w:rFonts w:hint="default"/>
          <w:position w:val="-4"/>
        </w:rPr>
        <w:object w:dxaOrig="317" w:dyaOrig="281" w14:anchorId="36F8514F">
          <v:shape id="_x0000_i1318" type="#_x0000_t75" style="width:15.9pt;height:14.05pt" o:ole="">
            <v:imagedata r:id="rId578" o:title=""/>
          </v:shape>
          <o:OLEObject Type="Embed" ProgID="Equation.DSMT4" ShapeID="_x0000_i1318" DrawAspect="Content" ObjectID="_1733219546" r:id="rId579"/>
        </w:object>
      </w:r>
      <w:r w:rsidRPr="00217FF6">
        <w:rPr>
          <w:rFonts w:hint="default"/>
          <w:sz w:val="24"/>
          <w:szCs w:val="24"/>
        </w:rPr>
        <w:t xml:space="preserve">, </w:t>
      </w:r>
      <w:r w:rsidRPr="00217FF6">
        <w:rPr>
          <w:rFonts w:hint="default"/>
          <w:position w:val="-6"/>
        </w:rPr>
        <w:object w:dxaOrig="280" w:dyaOrig="280" w14:anchorId="6F542674">
          <v:shape id="_x0000_i1319" type="#_x0000_t75" style="width:14.05pt;height:14.05pt" o:ole="">
            <v:imagedata r:id="rId580" o:title=""/>
          </v:shape>
          <o:OLEObject Type="Embed" ProgID="Equation.DSMT4" ShapeID="_x0000_i1319" DrawAspect="Content" ObjectID="_1733219547" r:id="rId581"/>
        </w:object>
      </w:r>
      <w:r w:rsidRPr="00217FF6">
        <w:rPr>
          <w:rFonts w:hint="default"/>
          <w:sz w:val="24"/>
          <w:szCs w:val="24"/>
        </w:rPr>
        <w:t xml:space="preserve"> thuộc cạnh </w:t>
      </w:r>
      <w:r w:rsidRPr="00217FF6">
        <w:rPr>
          <w:rFonts w:hint="default"/>
          <w:position w:val="-6"/>
        </w:rPr>
        <w:object w:dxaOrig="403" w:dyaOrig="280" w14:anchorId="0A54196B">
          <v:shape id="_x0000_i1320" type="#_x0000_t75" style="width:20.1pt;height:14.05pt" o:ole="">
            <v:imagedata r:id="rId582" o:title=""/>
          </v:shape>
          <o:OLEObject Type="Embed" ProgID="Equation.DSMT4" ShapeID="_x0000_i1320" DrawAspect="Content" ObjectID="_1733219548" r:id="rId583"/>
        </w:object>
      </w:r>
      <w:r w:rsidRPr="00217FF6">
        <w:rPr>
          <w:rFonts w:hint="default"/>
          <w:sz w:val="24"/>
          <w:szCs w:val="24"/>
        </w:rPr>
        <w:t xml:space="preserve">; </w:t>
      </w:r>
      <w:r w:rsidRPr="00217FF6">
        <w:rPr>
          <w:rFonts w:hint="default"/>
          <w:position w:val="-4"/>
        </w:rPr>
        <w:object w:dxaOrig="235" w:dyaOrig="281" w14:anchorId="575FD94A">
          <v:shape id="_x0000_i1321" type="#_x0000_t75" style="width:11.7pt;height:14.05pt" o:ole="">
            <v:imagedata r:id="rId584" o:title=""/>
          </v:shape>
          <o:OLEObject Type="Embed" ProgID="Equation.DSMT4" ShapeID="_x0000_i1321" DrawAspect="Content" ObjectID="_1733219549" r:id="rId585"/>
        </w:object>
      </w:r>
      <w:r w:rsidRPr="00217FF6">
        <w:rPr>
          <w:rFonts w:hint="default"/>
          <w:sz w:val="24"/>
          <w:szCs w:val="24"/>
        </w:rPr>
        <w:t xml:space="preserve"> và </w:t>
      </w:r>
      <w:r w:rsidRPr="00217FF6">
        <w:rPr>
          <w:rFonts w:hint="default"/>
          <w:position w:val="-10"/>
        </w:rPr>
        <w:object w:dxaOrig="235" w:dyaOrig="317" w14:anchorId="131FC74C">
          <v:shape id="_x0000_i1322" type="#_x0000_t75" style="width:11.7pt;height:15.9pt" o:ole="">
            <v:imagedata r:id="rId586" o:title=""/>
          </v:shape>
          <o:OLEObject Type="Embed" ProgID="Equation.DSMT4" ShapeID="_x0000_i1322" DrawAspect="Content" ObjectID="_1733219550" r:id="rId587"/>
        </w:object>
      </w:r>
      <w:r w:rsidRPr="00217FF6">
        <w:rPr>
          <w:rFonts w:hint="default"/>
          <w:sz w:val="24"/>
          <w:szCs w:val="24"/>
        </w:rPr>
        <w:t xml:space="preserve"> tương ứng thuộc cạnh </w:t>
      </w:r>
      <w:r w:rsidRPr="00217FF6">
        <w:rPr>
          <w:rFonts w:hint="default"/>
          <w:position w:val="-6"/>
        </w:rPr>
        <w:object w:dxaOrig="432" w:dyaOrig="280" w14:anchorId="452D792A">
          <v:shape id="_x0000_i1323" type="#_x0000_t75" style="width:21.5pt;height:14.05pt" o:ole="">
            <v:imagedata r:id="rId588" o:title=""/>
          </v:shape>
          <o:OLEObject Type="Embed" ProgID="Equation.DSMT4" ShapeID="_x0000_i1323" DrawAspect="Content" ObjectID="_1733219551" r:id="rId589"/>
        </w:object>
      </w:r>
      <w:r w:rsidRPr="00217FF6">
        <w:rPr>
          <w:rFonts w:hint="default"/>
          <w:sz w:val="24"/>
          <w:szCs w:val="24"/>
        </w:rPr>
        <w:t xml:space="preserve"> và </w:t>
      </w:r>
      <w:r w:rsidRPr="00217FF6">
        <w:rPr>
          <w:rFonts w:hint="default"/>
          <w:position w:val="-4"/>
        </w:rPr>
        <w:object w:dxaOrig="400" w:dyaOrig="281" w14:anchorId="7C8E0FD4">
          <v:shape id="_x0000_i1324" type="#_x0000_t75" style="width:20.1pt;height:14.05pt" o:ole="">
            <v:imagedata r:id="rId590" o:title=""/>
          </v:shape>
          <o:OLEObject Type="Embed" ProgID="Equation.DSMT4" ShapeID="_x0000_i1324" DrawAspect="Content" ObjectID="_1733219552" r:id="rId591"/>
        </w:object>
      </w:r>
      <w:r w:rsidRPr="00217FF6">
        <w:rPr>
          <w:rFonts w:hint="default"/>
          <w:sz w:val="24"/>
          <w:szCs w:val="24"/>
        </w:rPr>
        <w:t xml:space="preserve">) để tạo thành hình trụ có chiều cao bằng </w:t>
      </w:r>
      <w:r w:rsidRPr="00217FF6">
        <w:rPr>
          <w:rFonts w:hint="default"/>
          <w:position w:val="-10"/>
        </w:rPr>
        <w:object w:dxaOrig="460" w:dyaOrig="317" w14:anchorId="71023478">
          <v:shape id="_x0000_i1325" type="#_x0000_t75" style="width:22.9pt;height:15.9pt" o:ole="">
            <v:imagedata r:id="rId592" o:title=""/>
          </v:shape>
          <o:OLEObject Type="Embed" ProgID="Equation.DSMT4" ShapeID="_x0000_i1325" DrawAspect="Content" ObjectID="_1733219553" r:id="rId593"/>
        </w:object>
      </w:r>
      <w:r w:rsidRPr="00217FF6">
        <w:rPr>
          <w:rFonts w:hint="default"/>
          <w:sz w:val="24"/>
          <w:szCs w:val="24"/>
        </w:rPr>
        <w:t>(</w:t>
      </w:r>
      <w:r w:rsidRPr="00217FF6">
        <w:rPr>
          <w:rFonts w:hint="default"/>
          <w:i/>
          <w:iCs/>
          <w:sz w:val="24"/>
          <w:szCs w:val="24"/>
        </w:rPr>
        <w:t>hình vẽ</w:t>
      </w:r>
      <w:r w:rsidRPr="00217FF6">
        <w:rPr>
          <w:rFonts w:hint="default"/>
          <w:sz w:val="24"/>
          <w:szCs w:val="24"/>
        </w:rPr>
        <w:t>). Thể tích lớn nhất của chiếc thùng mà bạn A có thể làm được là:</w:t>
      </w:r>
    </w:p>
    <w:p w14:paraId="5FE3DA9F" w14:textId="293D9BC4" w:rsidR="00FF4239" w:rsidRPr="00217FF6" w:rsidRDefault="00DD7B59" w:rsidP="00FF4239">
      <w:pPr>
        <w:pStyle w:val="Normal0"/>
        <w:spacing w:before="60"/>
        <w:rPr>
          <w:rFonts w:hint="default"/>
          <w:sz w:val="24"/>
          <w:szCs w:val="24"/>
        </w:rPr>
      </w:pPr>
      <w:r>
        <w:rPr>
          <w:noProof/>
        </w:rPr>
        <w:lastRenderedPageBreak/>
        <w:pict w14:anchorId="7CA3D48E">
          <v:shape id="Picture 1" o:spid="_x0000_i1326" type="#_x0000_t75" style="width:267.9pt;height:124.35pt;mso-wrap-distance-left:0;mso-wrap-distance-top:0;mso-wrap-distance-right:0;mso-wrap-distance-bottom:0">
            <v:imagedata r:id="rId594" o:title=""/>
          </v:shape>
        </w:pict>
      </w:r>
    </w:p>
    <w:p w14:paraId="4347001F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279" w:dyaOrig="620" w14:anchorId="341E3A42">
          <v:shape id="_x0000_i1327" type="#_x0000_t75" style="width:64.05pt;height:30.85pt" o:ole="">
            <v:imagedata r:id="rId595" o:title=""/>
          </v:shape>
          <o:OLEObject Type="Embed" ProgID="Equation.DSMT4" ShapeID="_x0000_i1327" DrawAspect="Content" ObjectID="_1733219554" r:id="rId596"/>
        </w:object>
      </w:r>
      <w:r w:rsidRPr="00217FF6">
        <w:rPr>
          <w:color w:val="000000"/>
          <w:lang w:val="sv-SE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600" w:dyaOrig="673" w14:anchorId="06ADB465">
          <v:shape id="_x0000_i1328" type="#_x0000_t75" style="width:79.95pt;height:33.65pt" o:ole="">
            <v:imagedata r:id="rId597" o:title=""/>
          </v:shape>
          <o:OLEObject Type="Embed" ProgID="Equation.DSMT4" ShapeID="_x0000_i1328" DrawAspect="Content" ObjectID="_1733219555" r:id="rId598"/>
        </w:object>
      </w:r>
      <w:r w:rsidRPr="00217FF6">
        <w:rPr>
          <w:color w:val="000000"/>
          <w:lang w:val="sv-SE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680" w:dyaOrig="673" w14:anchorId="50EE45EE">
          <v:shape id="_x0000_i1329" type="#_x0000_t75" style="width:84.15pt;height:33.65pt" o:ole="">
            <v:imagedata r:id="rId599" o:title=""/>
          </v:shape>
          <o:OLEObject Type="Embed" ProgID="Equation.DSMT4" ShapeID="_x0000_i1329" DrawAspect="Content" ObjectID="_1733219556" r:id="rId600"/>
        </w:object>
      </w:r>
      <w:r w:rsidRPr="00217FF6">
        <w:rPr>
          <w:color w:val="000000"/>
          <w:lang w:val="sv-SE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279" w:dyaOrig="620" w14:anchorId="5FFDA0FD">
          <v:shape id="_x0000_i1330" type="#_x0000_t75" style="width:64.05pt;height:30.85pt" o:ole="">
            <v:imagedata r:id="rId601" o:title=""/>
          </v:shape>
          <o:OLEObject Type="Embed" ProgID="Equation.DSMT4" ShapeID="_x0000_i1330" DrawAspect="Content" ObjectID="_1733219557" r:id="rId602"/>
        </w:object>
      </w:r>
      <w:r w:rsidRPr="00217FF6">
        <w:rPr>
          <w:color w:val="000000"/>
          <w:lang w:val="sv-SE"/>
        </w:rPr>
        <w:t>.</w:t>
      </w:r>
    </w:p>
    <w:p w14:paraId="15DC707E" w14:textId="77777777" w:rsidR="00FF4239" w:rsidRP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46. </w:t>
      </w:r>
      <w:r w:rsidRPr="00217FF6">
        <w:rPr>
          <w:rFonts w:hint="default"/>
          <w:sz w:val="24"/>
          <w:szCs w:val="24"/>
          <w:lang w:eastAsia="vi-VN"/>
        </w:rPr>
        <w:t>Cho hàm số</w:t>
      </w:r>
      <w:r w:rsidRPr="00217FF6">
        <w:rPr>
          <w:rFonts w:hint="default"/>
          <w:b/>
          <w:sz w:val="24"/>
          <w:szCs w:val="24"/>
          <w:lang w:eastAsia="vi-VN"/>
        </w:rPr>
        <w:t xml:space="preserve"> </w:t>
      </w:r>
      <w:r w:rsidRPr="00217FF6">
        <w:rPr>
          <w:rFonts w:hint="default"/>
          <w:b/>
          <w:position w:val="-14"/>
          <w:szCs w:val="22"/>
          <w:lang w:eastAsia="vi-VN"/>
        </w:rPr>
        <w:object w:dxaOrig="4000" w:dyaOrig="412" w14:anchorId="2015E879">
          <v:shape id="_x0000_i1331" type="#_x0000_t75" style="width:200.1pt;height:20.55pt" o:ole="">
            <v:imagedata r:id="rId603" o:title=""/>
          </v:shape>
          <o:OLEObject Type="Embed" ProgID="Equation.DSMT4" ShapeID="_x0000_i1331" DrawAspect="Content" ObjectID="_1733219558" r:id="rId604"/>
        </w:object>
      </w:r>
      <w:r w:rsidRPr="00217FF6">
        <w:rPr>
          <w:rFonts w:hint="default"/>
          <w:b/>
          <w:sz w:val="24"/>
          <w:szCs w:val="24"/>
          <w:lang w:eastAsia="vi-VN"/>
        </w:rPr>
        <w:t xml:space="preserve"> </w:t>
      </w:r>
      <w:r w:rsidRPr="00217FF6">
        <w:rPr>
          <w:rFonts w:hint="default"/>
          <w:sz w:val="24"/>
          <w:szCs w:val="24"/>
          <w:lang w:eastAsia="vi-VN"/>
        </w:rPr>
        <w:t>có bảng biến thiên như sau</w:t>
      </w:r>
    </w:p>
    <w:p w14:paraId="44D45356" w14:textId="77777777" w:rsidR="00FF4239" w:rsidRPr="00217FF6" w:rsidRDefault="00DD7B59" w:rsidP="00FF4239">
      <w:pPr>
        <w:pStyle w:val="Normal0"/>
        <w:spacing w:before="60"/>
        <w:jc w:val="center"/>
        <w:rPr>
          <w:rFonts w:hint="default"/>
          <w:sz w:val="24"/>
          <w:szCs w:val="24"/>
          <w:lang w:eastAsia="vi-VN"/>
        </w:rPr>
      </w:pPr>
      <w:r>
        <w:rPr>
          <w:noProof/>
        </w:rPr>
        <w:pict w14:anchorId="03842647">
          <v:shape id="Picture 143" o:spid="_x0000_i1332" type="#_x0000_t75" style="width:335.7pt;height:119.2pt;mso-wrap-distance-left:0;mso-wrap-distance-top:0;mso-wrap-distance-right:0;mso-wrap-distance-bottom:0">
            <v:imagedata r:id="rId605" o:title="" grayscale="t"/>
          </v:shape>
        </w:pict>
      </w:r>
    </w:p>
    <w:p w14:paraId="208DE19C" w14:textId="77777777" w:rsidR="00FF4239" w:rsidRPr="00217FF6" w:rsidRDefault="00670057" w:rsidP="00FF4239">
      <w:pPr>
        <w:pStyle w:val="Normal0"/>
        <w:spacing w:before="60"/>
        <w:ind w:firstLine="280"/>
        <w:rPr>
          <w:rFonts w:hint="default"/>
          <w:sz w:val="24"/>
          <w:szCs w:val="24"/>
          <w:lang w:eastAsia="vi-VN"/>
        </w:rPr>
      </w:pPr>
      <w:r w:rsidRPr="00217FF6">
        <w:rPr>
          <w:rFonts w:hint="default"/>
          <w:sz w:val="24"/>
          <w:szCs w:val="24"/>
          <w:lang w:eastAsia="vi-VN"/>
        </w:rPr>
        <w:t xml:space="preserve">Có bao nhiêu số dương trong các số </w:t>
      </w:r>
      <w:r w:rsidRPr="00217FF6">
        <w:rPr>
          <w:rFonts w:hint="default"/>
          <w:b/>
          <w:position w:val="-10"/>
          <w:lang w:eastAsia="vi-VN"/>
        </w:rPr>
        <w:object w:dxaOrig="1030" w:dyaOrig="317" w14:anchorId="7FBD2DBB">
          <v:shape id="_x0000_i1333" type="#_x0000_t75" style="width:51.45pt;height:15.9pt" o:ole="">
            <v:imagedata r:id="rId606" o:title=""/>
          </v:shape>
          <o:OLEObject Type="Embed" ProgID="Equation.DSMT4" ShapeID="_x0000_i1333" DrawAspect="Content" ObjectID="_1733219559" r:id="rId607"/>
        </w:object>
      </w:r>
      <w:r w:rsidRPr="00217FF6">
        <w:rPr>
          <w:rFonts w:hint="default"/>
          <w:b/>
          <w:sz w:val="24"/>
          <w:szCs w:val="24"/>
          <w:lang w:eastAsia="vi-VN"/>
        </w:rPr>
        <w:t>?</w:t>
      </w:r>
    </w:p>
    <w:p w14:paraId="7E14EF91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4"/>
          <w:sz w:val="20"/>
          <w:szCs w:val="20"/>
        </w:rPr>
        <w:object w:dxaOrig="150" w:dyaOrig="262" w14:anchorId="17906B21">
          <v:shape id="_x0000_i1334" type="#_x0000_t75" style="width:7.5pt;height:13.1pt" o:ole="">
            <v:imagedata r:id="rId608" o:title=""/>
          </v:shape>
          <o:OLEObject Type="Embed" ProgID="Equation.DSMT4" ShapeID="_x0000_i1334" DrawAspect="Content" ObjectID="_1733219560" r:id="rId609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187" w:dyaOrig="263" w14:anchorId="1A6A7EC6">
          <v:shape id="_x0000_i1335" type="#_x0000_t75" style="width:9.35pt;height:13.1pt" o:ole="">
            <v:imagedata r:id="rId610" o:title=""/>
          </v:shape>
          <o:OLEObject Type="Embed" ProgID="Equation.DSMT4" ShapeID="_x0000_i1335" DrawAspect="Content" ObjectID="_1733219561" r:id="rId611"/>
        </w:object>
      </w:r>
      <w:r w:rsidRPr="00217FF6">
        <w:rPr>
          <w:color w:val="000000"/>
          <w:lang w:eastAsia="vi-VN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242" w:dyaOrig="280" w14:anchorId="028E24BC">
          <v:shape id="_x0000_i1336" type="#_x0000_t75" style="width:12.15pt;height:14.05pt" o:ole="">
            <v:imagedata r:id="rId612" o:title=""/>
          </v:shape>
          <o:OLEObject Type="Embed" ProgID="Equation.DSMT4" ShapeID="_x0000_i1336" DrawAspect="Content" ObjectID="_1733219562" r:id="rId613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</w:rPr>
        <w:object w:dxaOrig="242" w:dyaOrig="263" w14:anchorId="2223F99F">
          <v:shape id="_x0000_i1337" type="#_x0000_t75" style="width:12.15pt;height:13.1pt" o:ole="">
            <v:imagedata r:id="rId614" o:title=""/>
          </v:shape>
          <o:OLEObject Type="Embed" ProgID="Equation.DSMT4" ShapeID="_x0000_i1337" DrawAspect="Content" ObjectID="_1733219563" r:id="rId615"/>
        </w:object>
      </w:r>
    </w:p>
    <w:p w14:paraId="04377BF9" w14:textId="71751CE8" w:rsidR="00FF4239" w:rsidRP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47. </w:t>
      </w:r>
      <w:r w:rsidRPr="00217FF6">
        <w:rPr>
          <w:rFonts w:hint="default"/>
          <w:sz w:val="24"/>
          <w:szCs w:val="24"/>
        </w:rPr>
        <w:t xml:space="preserve">Cho hàm số </w:t>
      </w:r>
      <w:r w:rsidRPr="00217FF6">
        <w:rPr>
          <w:rFonts w:hint="default"/>
          <w:position w:val="-14"/>
        </w:rPr>
        <w:object w:dxaOrig="2719" w:dyaOrig="392" w14:anchorId="592BFA84">
          <v:shape id="_x0000_i1338" type="#_x0000_t75" style="width:136.05pt;height:19.65pt" o:ole="">
            <v:imagedata r:id="rId616" o:title=""/>
          </v:shape>
          <o:OLEObject Type="Embed" ProgID="Equation.DSMT4" ShapeID="_x0000_i1338" DrawAspect="Content" ObjectID="_1733219564" r:id="rId617"/>
        </w:object>
      </w:r>
      <w:r w:rsidRPr="00217FF6">
        <w:rPr>
          <w:rFonts w:hint="default"/>
          <w:sz w:val="24"/>
          <w:szCs w:val="24"/>
        </w:rPr>
        <w:t xml:space="preserve"> với </w:t>
      </w:r>
      <w:r w:rsidRPr="00217FF6">
        <w:rPr>
          <w:rFonts w:hint="default"/>
          <w:position w:val="-6"/>
        </w:rPr>
        <w:object w:dxaOrig="242" w:dyaOrig="224" w14:anchorId="07367BD0">
          <v:shape id="_x0000_i1339" type="#_x0000_t75" style="width:12.15pt;height:11.2pt" o:ole="">
            <v:imagedata r:id="rId618" o:title=""/>
          </v:shape>
          <o:OLEObject Type="Embed" ProgID="Equation.DSMT4" ShapeID="_x0000_i1339" DrawAspect="Content" ObjectID="_1733219565" r:id="rId619"/>
        </w:object>
      </w:r>
      <w:r w:rsidRPr="00217FF6">
        <w:rPr>
          <w:rFonts w:hint="default"/>
          <w:sz w:val="24"/>
          <w:szCs w:val="24"/>
        </w:rPr>
        <w:t xml:space="preserve"> là tham số thực. Nếu </w:t>
      </w:r>
      <w:r w:rsidRPr="00217FF6">
        <w:rPr>
          <w:rFonts w:hint="default"/>
          <w:position w:val="-24"/>
        </w:rPr>
        <w:object w:dxaOrig="1739" w:dyaOrig="505" w14:anchorId="50389694">
          <v:shape id="_x0000_i1340" type="#_x0000_t75" style="width:86.95pt;height:25.25pt" o:ole="">
            <v:imagedata r:id="rId620" o:title=""/>
          </v:shape>
          <o:OLEObject Type="Embed" ProgID="Equation.DSMT4" ShapeID="_x0000_i1340" DrawAspect="Content" ObjectID="_1733219566" r:id="rId621"/>
        </w:object>
      </w:r>
      <w:r w:rsidRPr="00217FF6">
        <w:rPr>
          <w:rFonts w:hint="default"/>
          <w:sz w:val="24"/>
          <w:szCs w:val="24"/>
        </w:rPr>
        <w:t xml:space="preserve"> thì </w:t>
      </w:r>
      <w:r w:rsidRPr="00217FF6">
        <w:rPr>
          <w:rFonts w:hint="default"/>
          <w:position w:val="-24"/>
        </w:rPr>
        <w:object w:dxaOrig="1040" w:dyaOrig="505" w14:anchorId="25F59890">
          <v:shape id="_x0000_i1341" type="#_x0000_t75" style="width:51.9pt;height:25.25pt" o:ole="">
            <v:imagedata r:id="rId622" o:title=""/>
          </v:shape>
          <o:OLEObject Type="Embed" ProgID="Equation.DSMT4" ShapeID="_x0000_i1341" DrawAspect="Content" ObjectID="_1733219567" r:id="rId623"/>
        </w:object>
      </w:r>
      <w:r w:rsidRPr="00217FF6">
        <w:rPr>
          <w:rFonts w:hint="default"/>
          <w:sz w:val="24"/>
          <w:szCs w:val="24"/>
        </w:rPr>
        <w:t xml:space="preserve"> bằng bao nhiêu?</w:t>
      </w:r>
    </w:p>
    <w:p w14:paraId="5F9BC151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42" w:dyaOrig="280" w14:anchorId="59EA9C42">
          <v:shape id="_x0000_i1342" type="#_x0000_t75" style="width:12.15pt;height:14.05pt" o:ole="">
            <v:imagedata r:id="rId624" o:title=""/>
          </v:shape>
          <o:OLEObject Type="Embed" ProgID="Equation.DSMT4" ShapeID="_x0000_i1342" DrawAspect="Content" ObjectID="_1733219568" r:id="rId625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224" w:dyaOrig="280" w14:anchorId="187988EA">
          <v:shape id="_x0000_i1343" type="#_x0000_t75" style="width:11.2pt;height:14.05pt" o:ole="">
            <v:imagedata r:id="rId626" o:title=""/>
          </v:shape>
          <o:OLEObject Type="Embed" ProgID="Equation.DSMT4" ShapeID="_x0000_i1343" DrawAspect="Content" ObjectID="_1733219569" r:id="rId627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position w:val="-24"/>
          <w:sz w:val="20"/>
          <w:szCs w:val="20"/>
        </w:rPr>
        <w:object w:dxaOrig="526" w:dyaOrig="625" w14:anchorId="098632EE">
          <v:shape id="_x0000_i1344" type="#_x0000_t75" style="width:26.2pt;height:31.3pt" o:ole="">
            <v:imagedata r:id="rId628" o:title=""/>
          </v:shape>
          <o:OLEObject Type="Embed" ProgID="Equation.DSMT4" ShapeID="_x0000_i1344" DrawAspect="Content" ObjectID="_1733219570" r:id="rId629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position w:val="-24"/>
          <w:sz w:val="20"/>
          <w:szCs w:val="20"/>
        </w:rPr>
        <w:object w:dxaOrig="540" w:dyaOrig="595" w14:anchorId="7C5C9798">
          <v:shape id="_x0000_i1345" type="#_x0000_t75" style="width:27.1pt;height:29.9pt" o:ole="">
            <v:imagedata r:id="rId630" o:title=""/>
          </v:shape>
          <o:OLEObject Type="Embed" ProgID="Equation.DSMT4" ShapeID="_x0000_i1345" DrawAspect="Content" ObjectID="_1733219571" r:id="rId631"/>
        </w:object>
      </w:r>
    </w:p>
    <w:p w14:paraId="755433AA" w14:textId="77777777" w:rsidR="00FF4239" w:rsidRPr="00217FF6" w:rsidRDefault="00670057" w:rsidP="00FF423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48. </w:t>
      </w:r>
      <w:r w:rsidRPr="00217FF6">
        <w:rPr>
          <w:rFonts w:hint="default"/>
          <w:sz w:val="24"/>
          <w:szCs w:val="24"/>
          <w:lang w:val="vi-VN"/>
        </w:rPr>
        <w:t xml:space="preserve">Cho hình chóp </w:t>
      </w:r>
      <w:r w:rsidRPr="00217FF6">
        <w:rPr>
          <w:rFonts w:hint="default"/>
          <w:position w:val="-6"/>
        </w:rPr>
        <w:object w:dxaOrig="919" w:dyaOrig="263" w14:anchorId="073098D6">
          <v:shape id="_x0000_i1346" type="#_x0000_t75" style="width:45.8pt;height:13.1pt" o:ole="">
            <v:imagedata r:id="rId632" o:title=""/>
          </v:shape>
          <o:OLEObject Type="Embed" ProgID="Equation.DSMT4" ShapeID="_x0000_i1346" DrawAspect="Content" ObjectID="_1733219572" r:id="rId633"/>
        </w:object>
      </w:r>
      <w:r w:rsidRPr="00217FF6">
        <w:rPr>
          <w:rFonts w:hint="default"/>
          <w:sz w:val="24"/>
          <w:szCs w:val="24"/>
          <w:lang w:val="vi-VN"/>
        </w:rPr>
        <w:t xml:space="preserve"> có </w:t>
      </w:r>
      <w:r w:rsidRPr="00217FF6">
        <w:rPr>
          <w:rFonts w:hint="default"/>
          <w:position w:val="-6"/>
        </w:rPr>
        <w:object w:dxaOrig="727" w:dyaOrig="263" w14:anchorId="6E63EB88">
          <v:shape id="_x0000_i1347" type="#_x0000_t75" style="width:36.45pt;height:13.1pt" o:ole="">
            <v:imagedata r:id="rId634" o:title=""/>
          </v:shape>
          <o:OLEObject Type="Embed" ProgID="Equation.DSMT4" ShapeID="_x0000_i1347" DrawAspect="Content" ObjectID="_1733219573" r:id="rId635"/>
        </w:object>
      </w:r>
      <w:r w:rsidRPr="00217FF6">
        <w:rPr>
          <w:rFonts w:hint="default"/>
          <w:sz w:val="24"/>
          <w:szCs w:val="24"/>
          <w:lang w:val="vi-VN"/>
        </w:rPr>
        <w:t xml:space="preserve"> là hình bình hành. </w:t>
      </w:r>
      <w:r w:rsidRPr="00217FF6">
        <w:rPr>
          <w:rFonts w:hint="default"/>
          <w:position w:val="-10"/>
        </w:rPr>
        <w:object w:dxaOrig="1100" w:dyaOrig="336" w14:anchorId="0A4FBD8A">
          <v:shape id="_x0000_i1348" type="#_x0000_t75" style="width:55.15pt;height:16.85pt" o:ole="">
            <v:imagedata r:id="rId636" o:title=""/>
          </v:shape>
          <o:OLEObject Type="Embed" ProgID="Equation.DSMT4" ShapeID="_x0000_i1348" DrawAspect="Content" ObjectID="_1733219574" r:id="rId637"/>
        </w:object>
      </w:r>
      <w:r w:rsidRPr="00217FF6">
        <w:rPr>
          <w:rFonts w:hint="default"/>
          <w:sz w:val="24"/>
          <w:szCs w:val="24"/>
          <w:lang w:val="vi-VN"/>
        </w:rPr>
        <w:t xml:space="preserve"> lần lượt là trung điểm của . Gọi </w:t>
      </w:r>
      <w:r w:rsidRPr="00217FF6">
        <w:rPr>
          <w:rFonts w:hint="default"/>
          <w:position w:val="-12"/>
        </w:rPr>
        <w:object w:dxaOrig="560" w:dyaOrig="374" w14:anchorId="302717CC">
          <v:shape id="_x0000_i1349" type="#_x0000_t75" style="width:28.05pt;height:18.7pt" o:ole="">
            <v:imagedata r:id="rId638" o:title=""/>
          </v:shape>
          <o:OLEObject Type="Embed" ProgID="Equation.DSMT4" ShapeID="_x0000_i1349" DrawAspect="Content" ObjectID="_1733219575" r:id="rId639"/>
        </w:object>
      </w:r>
      <w:r w:rsidRPr="00217FF6">
        <w:rPr>
          <w:rFonts w:hint="default"/>
          <w:sz w:val="24"/>
          <w:szCs w:val="24"/>
          <w:lang w:val="vi-VN"/>
        </w:rPr>
        <w:t xml:space="preserve"> lần lượt là thể tích của khối chóp </w:t>
      </w:r>
      <w:r w:rsidRPr="00217FF6">
        <w:rPr>
          <w:rFonts w:hint="default"/>
          <w:position w:val="-10"/>
        </w:rPr>
        <w:object w:dxaOrig="950" w:dyaOrig="336" w14:anchorId="66C8BD95">
          <v:shape id="_x0000_i1350" type="#_x0000_t75" style="width:47.7pt;height:16.85pt" o:ole="">
            <v:imagedata r:id="rId640" o:title=""/>
          </v:shape>
          <o:OLEObject Type="Embed" ProgID="Equation.DSMT4" ShapeID="_x0000_i1350" DrawAspect="Content" ObjectID="_1733219576" r:id="rId641"/>
        </w:object>
      </w:r>
      <w:r w:rsidRPr="00217FF6">
        <w:rPr>
          <w:rFonts w:hint="default"/>
          <w:sz w:val="24"/>
          <w:szCs w:val="24"/>
          <w:lang w:val="vi-VN"/>
        </w:rPr>
        <w:t xml:space="preserve"> và khối chóp </w:t>
      </w:r>
      <w:r w:rsidRPr="00217FF6">
        <w:rPr>
          <w:rFonts w:hint="default"/>
          <w:position w:val="-6"/>
        </w:rPr>
        <w:object w:dxaOrig="919" w:dyaOrig="263" w14:anchorId="3E1DDA1E">
          <v:shape id="_x0000_i1351" type="#_x0000_t75" style="width:45.8pt;height:13.1pt" o:ole="">
            <v:imagedata r:id="rId642" o:title=""/>
          </v:shape>
          <o:OLEObject Type="Embed" ProgID="Equation.DSMT4" ShapeID="_x0000_i1351" DrawAspect="Content" ObjectID="_1733219577" r:id="rId643"/>
        </w:object>
      </w:r>
      <w:r w:rsidRPr="00217FF6">
        <w:rPr>
          <w:rFonts w:hint="default"/>
          <w:sz w:val="24"/>
          <w:szCs w:val="24"/>
          <w:lang w:val="vi-VN"/>
        </w:rPr>
        <w:t xml:space="preserve">. </w:t>
      </w:r>
      <w:r w:rsidRPr="00217FF6">
        <w:rPr>
          <w:rFonts w:hint="default"/>
          <w:sz w:val="24"/>
          <w:szCs w:val="24"/>
        </w:rPr>
        <w:t xml:space="preserve">Tính tỉ số </w:t>
      </w:r>
      <w:r w:rsidRPr="00217FF6">
        <w:rPr>
          <w:rFonts w:hint="default"/>
          <w:position w:val="-30"/>
        </w:rPr>
        <w:object w:dxaOrig="336" w:dyaOrig="673" w14:anchorId="1A457456">
          <v:shape id="_x0000_i1352" type="#_x0000_t75" style="width:16.85pt;height:33.65pt" o:ole="">
            <v:imagedata r:id="rId644" o:title=""/>
          </v:shape>
          <o:OLEObject Type="Embed" ProgID="Equation.DSMT4" ShapeID="_x0000_i1352" DrawAspect="Content" ObjectID="_1733219578" r:id="rId645"/>
        </w:object>
      </w:r>
      <w:r w:rsidRPr="00217FF6">
        <w:rPr>
          <w:rFonts w:hint="default"/>
          <w:sz w:val="24"/>
          <w:szCs w:val="24"/>
        </w:rPr>
        <w:t>.</w:t>
      </w:r>
    </w:p>
    <w:p w14:paraId="3A4EE889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  <w:lang w:val="vi-VN"/>
        </w:rPr>
        <w:object w:dxaOrig="187" w:dyaOrig="263" w14:anchorId="758CCCFF">
          <v:shape id="_x0000_i1353" type="#_x0000_t75" style="width:9.35pt;height:13.1pt" o:ole="">
            <v:imagedata r:id="rId646" o:title=""/>
          </v:shape>
          <o:OLEObject Type="Embed" ProgID="Equation.DSMT4" ShapeID="_x0000_i1353" DrawAspect="Content" ObjectID="_1733219579" r:id="rId647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b/>
          <w:position w:val="-6"/>
          <w:sz w:val="20"/>
          <w:szCs w:val="20"/>
          <w:lang w:val="vi-VN"/>
        </w:rPr>
        <w:object w:dxaOrig="263" w:dyaOrig="263" w14:anchorId="35A156F6">
          <v:shape id="_x0000_i1354" type="#_x0000_t75" style="width:13.1pt;height:13.1pt" o:ole="">
            <v:imagedata r:id="rId648" o:title=""/>
          </v:shape>
          <o:OLEObject Type="Embed" ProgID="Equation.DSMT4" ShapeID="_x0000_i1354" DrawAspect="Content" ObjectID="_1733219580" r:id="rId649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0991ECD1">
          <v:shape id="_x0000_i1355" type="#_x0000_t75" style="width:9.35pt;height:13.1pt" o:ole="">
            <v:imagedata r:id="rId650" o:title=""/>
          </v:shape>
          <o:OLEObject Type="Embed" ProgID="Equation.DSMT4" ShapeID="_x0000_i1355" DrawAspect="Content" ObjectID="_1733219581" r:id="rId651"/>
        </w:object>
      </w:r>
      <w:r w:rsidRPr="00217FF6">
        <w:rPr>
          <w:color w:val="000000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3E36D269">
          <v:shape id="_x0000_i1356" type="#_x0000_t75" style="width:9.35pt;height:13.1pt" o:ole="">
            <v:imagedata r:id="rId652" o:title=""/>
          </v:shape>
          <o:OLEObject Type="Embed" ProgID="Equation.DSMT4" ShapeID="_x0000_i1356" DrawAspect="Content" ObjectID="_1733219582" r:id="rId653"/>
        </w:object>
      </w:r>
      <w:r w:rsidRPr="00217FF6">
        <w:rPr>
          <w:color w:val="000000"/>
        </w:rPr>
        <w:t>.</w:t>
      </w:r>
    </w:p>
    <w:p w14:paraId="003B9947" w14:textId="77777777" w:rsidR="00FF4239" w:rsidRP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49. </w:t>
      </w:r>
      <w:r w:rsidRPr="00217FF6">
        <w:rPr>
          <w:rFonts w:hint="default"/>
          <w:sz w:val="24"/>
          <w:szCs w:val="24"/>
          <w:lang w:val="it-IT"/>
        </w:rPr>
        <w:t xml:space="preserve">Một hãng dược phẩm cần một số lọ đựng thuốc dạng hình trụ với dung tích </w:t>
      </w:r>
      <w:r w:rsidRPr="00217FF6">
        <w:rPr>
          <w:rFonts w:hint="default"/>
          <w:position w:val="-10"/>
        </w:rPr>
        <w:object w:dxaOrig="862" w:dyaOrig="400" w14:anchorId="5832E0BB">
          <v:shape id="_x0000_i1357" type="#_x0000_t75" style="width:43pt;height:20.1pt" o:ole="">
            <v:imagedata r:id="rId654" o:title=""/>
          </v:shape>
          <o:OLEObject Type="Embed" ProgID="Equation.DSMT4" ShapeID="_x0000_i1357" DrawAspect="Content" ObjectID="_1733219583" r:id="rId655"/>
        </w:object>
      </w:r>
      <w:r w:rsidRPr="00217FF6">
        <w:rPr>
          <w:rFonts w:hint="default"/>
          <w:sz w:val="24"/>
          <w:szCs w:val="24"/>
          <w:lang w:val="it-IT"/>
        </w:rPr>
        <w:t xml:space="preserve">.Tính bán kính đáy </w:t>
      </w:r>
      <w:r w:rsidRPr="00217FF6">
        <w:rPr>
          <w:rFonts w:hint="default"/>
          <w:position w:val="-4"/>
        </w:rPr>
        <w:object w:dxaOrig="223" w:dyaOrig="281" w14:anchorId="32E456ED">
          <v:shape id="_x0000_i1358" type="#_x0000_t75" style="width:11.2pt;height:14.05pt" o:ole="">
            <v:imagedata r:id="rId656" o:title=""/>
          </v:shape>
          <o:OLEObject Type="Embed" ProgID="Equation.DSMT4" ShapeID="_x0000_i1358" DrawAspect="Content" ObjectID="_1733219584" r:id="rId657"/>
        </w:object>
      </w:r>
      <w:r w:rsidRPr="00217FF6">
        <w:rPr>
          <w:rFonts w:hint="default"/>
          <w:sz w:val="24"/>
          <w:szCs w:val="24"/>
          <w:lang w:val="it-IT"/>
        </w:rPr>
        <w:t xml:space="preserve"> của lọ để ít tốn nguyên liệu sản xuất lọ nhất</w:t>
      </w:r>
    </w:p>
    <w:p w14:paraId="0973F38A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24"/>
          <w:sz w:val="20"/>
          <w:szCs w:val="20"/>
        </w:rPr>
        <w:object w:dxaOrig="1080" w:dyaOrig="620" w14:anchorId="7CE798A3">
          <v:shape id="_x0000_i1359" type="#_x0000_t75" style="width:54.25pt;height:30.85pt" o:ole="">
            <v:imagedata r:id="rId658" o:title=""/>
          </v:shape>
          <o:OLEObject Type="Embed" ProgID="Equation.DSMT4" ShapeID="_x0000_i1359" DrawAspect="Content" ObjectID="_1733219585" r:id="rId659"/>
        </w:object>
      </w:r>
      <w:r w:rsidRPr="00217FF6">
        <w:rPr>
          <w:color w:val="000000"/>
          <w:lang w:val="it-IT"/>
        </w:rPr>
        <w:t>.</w: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</w:rPr>
        <w:object w:dxaOrig="1089" w:dyaOrig="317" w14:anchorId="5BD79D8C">
          <v:shape id="_x0000_i1360" type="#_x0000_t75" style="width:54.25pt;height:15.9pt" o:ole="">
            <v:imagedata r:id="rId660" o:title=""/>
          </v:shape>
          <o:OLEObject Type="Embed" ProgID="Equation.DSMT4" ShapeID="_x0000_i1360" DrawAspect="Content" ObjectID="_1733219586" r:id="rId661"/>
        </w:object>
      </w:r>
      <w:r w:rsidRPr="00217FF6">
        <w:rPr>
          <w:color w:val="000000"/>
          <w:lang w:val="it-IT"/>
        </w:rPr>
        <w:t>.</w: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</w:rPr>
        <w:object w:dxaOrig="931" w:dyaOrig="317" w14:anchorId="79C3F945">
          <v:shape id="_x0000_i1361" type="#_x0000_t75" style="width:46.75pt;height:15.9pt" o:ole="">
            <v:imagedata r:id="rId662" o:title=""/>
          </v:shape>
          <o:OLEObject Type="Embed" ProgID="Equation.DSMT4" ShapeID="_x0000_i1361" DrawAspect="Content" ObjectID="_1733219587" r:id="rId663"/>
        </w:object>
      </w:r>
      <w:r w:rsidRPr="00217FF6">
        <w:rPr>
          <w:color w:val="000000"/>
          <w:lang w:val="it-IT"/>
        </w:rPr>
        <w:t>.</w: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10"/>
          <w:sz w:val="20"/>
          <w:szCs w:val="20"/>
        </w:rPr>
        <w:object w:dxaOrig="980" w:dyaOrig="317" w14:anchorId="6E3EBE1B">
          <v:shape id="_x0000_i1362" type="#_x0000_t75" style="width:49.1pt;height:15.9pt" o:ole="">
            <v:imagedata r:id="rId664" o:title=""/>
          </v:shape>
          <o:OLEObject Type="Embed" ProgID="Equation.DSMT4" ShapeID="_x0000_i1362" DrawAspect="Content" ObjectID="_1733219588" r:id="rId665"/>
        </w:object>
      </w:r>
      <w:r w:rsidRPr="00217FF6">
        <w:rPr>
          <w:color w:val="000000"/>
          <w:lang w:val="it-IT"/>
        </w:rPr>
        <w:t>.</w:t>
      </w:r>
    </w:p>
    <w:p w14:paraId="40712DD2" w14:textId="77777777" w:rsidR="00FF4239" w:rsidRPr="00217FF6" w:rsidRDefault="00670057" w:rsidP="00FF4239">
      <w:pPr>
        <w:pStyle w:val="Normal0"/>
        <w:spacing w:before="60"/>
        <w:rPr>
          <w:rFonts w:hint="default"/>
          <w:sz w:val="24"/>
          <w:szCs w:val="24"/>
        </w:rPr>
      </w:pPr>
      <w:r w:rsidRPr="00217FF6">
        <w:rPr>
          <w:rFonts w:eastAsia="Times New Roman" w:hint="default"/>
          <w:b/>
          <w:sz w:val="24"/>
          <w:szCs w:val="26"/>
        </w:rPr>
        <w:t xml:space="preserve">Câu 50. </w:t>
      </w:r>
      <w:r w:rsidRPr="00217FF6">
        <w:rPr>
          <w:rFonts w:hint="default"/>
          <w:sz w:val="24"/>
          <w:szCs w:val="24"/>
        </w:rPr>
        <w:t xml:space="preserve">Cho khối lăng trụ đứng </w:t>
      </w:r>
      <w:r w:rsidRPr="00217FF6">
        <w:rPr>
          <w:rFonts w:hint="default"/>
          <w:position w:val="-6"/>
        </w:rPr>
        <w:object w:dxaOrig="1339" w:dyaOrig="280" w14:anchorId="780FFD54">
          <v:shape id="_x0000_i1363" type="#_x0000_t75" style="width:66.85pt;height:14.05pt" o:ole="">
            <v:imagedata r:id="rId666" o:title=""/>
          </v:shape>
          <o:OLEObject Type="Embed" ProgID="Equation.DSMT4" ShapeID="_x0000_i1363" DrawAspect="Content" ObjectID="_1733219589" r:id="rId667"/>
        </w:object>
      </w:r>
      <w:r w:rsidRPr="00217FF6">
        <w:rPr>
          <w:rFonts w:hint="default"/>
          <w:sz w:val="24"/>
          <w:szCs w:val="24"/>
        </w:rPr>
        <w:t xml:space="preserve"> có đáy </w:t>
      </w:r>
      <w:r w:rsidRPr="00217FF6">
        <w:rPr>
          <w:rFonts w:hint="default"/>
          <w:position w:val="-6"/>
        </w:rPr>
        <w:object w:dxaOrig="559" w:dyaOrig="280" w14:anchorId="18767289">
          <v:shape id="_x0000_i1364" type="#_x0000_t75" style="width:28.05pt;height:14.05pt" o:ole="">
            <v:imagedata r:id="rId668" o:title=""/>
          </v:shape>
          <o:OLEObject Type="Embed" ProgID="Equation.DSMT4" ShapeID="_x0000_i1364" DrawAspect="Content" ObjectID="_1733219590" r:id="rId669"/>
        </w:object>
      </w:r>
      <w:r w:rsidRPr="00217FF6">
        <w:rPr>
          <w:rFonts w:hint="default"/>
          <w:sz w:val="24"/>
          <w:szCs w:val="24"/>
        </w:rPr>
        <w:t xml:space="preserve">là tam giác vuông cân tại </w:t>
      </w:r>
      <w:r w:rsidRPr="00217FF6">
        <w:rPr>
          <w:rFonts w:hint="default"/>
          <w:position w:val="-4"/>
        </w:rPr>
        <w:object w:dxaOrig="242" w:dyaOrig="263" w14:anchorId="13149E5B">
          <v:shape id="_x0000_i1365" type="#_x0000_t75" style="width:12.15pt;height:13.1pt" o:ole="">
            <v:imagedata r:id="rId670" o:title=""/>
          </v:shape>
          <o:OLEObject Type="Embed" ProgID="Equation.DSMT4" ShapeID="_x0000_i1365" DrawAspect="Content" ObjectID="_1733219591" r:id="rId671"/>
        </w:object>
      </w:r>
      <w:r w:rsidRPr="00217FF6">
        <w:rPr>
          <w:rFonts w:hint="default"/>
          <w:sz w:val="24"/>
          <w:szCs w:val="24"/>
        </w:rPr>
        <w:t>,</w:t>
      </w:r>
      <w:r w:rsidRPr="00217FF6">
        <w:rPr>
          <w:rFonts w:hint="default"/>
          <w:position w:val="-6"/>
        </w:rPr>
        <w:object w:dxaOrig="919" w:dyaOrig="280" w14:anchorId="190BBF76">
          <v:shape id="_x0000_i1366" type="#_x0000_t75" style="width:45.8pt;height:14.05pt" o:ole="">
            <v:imagedata r:id="rId672" o:title=""/>
          </v:shape>
          <o:OLEObject Type="Embed" ProgID="Equation.DSMT4" ShapeID="_x0000_i1366" DrawAspect="Content" ObjectID="_1733219592" r:id="rId673"/>
        </w:object>
      </w:r>
      <w:r w:rsidRPr="00217FF6">
        <w:rPr>
          <w:rFonts w:hint="default"/>
          <w:sz w:val="24"/>
          <w:szCs w:val="24"/>
        </w:rPr>
        <w:t xml:space="preserve"> Góc giữa đường thẳng </w:t>
      </w:r>
      <w:r w:rsidRPr="00217FF6">
        <w:rPr>
          <w:rFonts w:hint="default"/>
          <w:position w:val="-6"/>
        </w:rPr>
        <w:object w:dxaOrig="460" w:dyaOrig="280" w14:anchorId="72BCC065">
          <v:shape id="_x0000_i1367" type="#_x0000_t75" style="width:22.9pt;height:14.05pt" o:ole="">
            <v:imagedata r:id="rId674" o:title=""/>
          </v:shape>
          <o:OLEObject Type="Embed" ProgID="Equation.DSMT4" ShapeID="_x0000_i1367" DrawAspect="Content" ObjectID="_1733219593" r:id="rId675"/>
        </w:object>
      </w:r>
      <w:r w:rsidRPr="00217FF6">
        <w:rPr>
          <w:rFonts w:hint="default"/>
          <w:sz w:val="24"/>
          <w:szCs w:val="24"/>
        </w:rPr>
        <w:t xml:space="preserve">và mặt phẳng </w:t>
      </w:r>
      <w:r w:rsidRPr="00217FF6">
        <w:rPr>
          <w:rFonts w:hint="default"/>
          <w:position w:val="-14"/>
        </w:rPr>
        <w:object w:dxaOrig="1080" w:dyaOrig="400" w14:anchorId="4E2DDB2D">
          <v:shape id="_x0000_i1368" type="#_x0000_t75" style="width:54.25pt;height:20.1pt" o:ole="">
            <v:imagedata r:id="rId676" o:title=""/>
          </v:shape>
          <o:OLEObject Type="Embed" ProgID="Equation.DSMT4" ShapeID="_x0000_i1368" DrawAspect="Content" ObjectID="_1733219594" r:id="rId677"/>
        </w:object>
      </w:r>
      <w:r w:rsidRPr="00217FF6">
        <w:rPr>
          <w:rFonts w:hint="default"/>
          <w:sz w:val="24"/>
          <w:szCs w:val="24"/>
        </w:rPr>
        <w:t xml:space="preserve"> bằng </w:t>
      </w:r>
      <w:r w:rsidRPr="00217FF6">
        <w:rPr>
          <w:rFonts w:hint="default"/>
          <w:position w:val="-6"/>
        </w:rPr>
        <w:object w:dxaOrig="420" w:dyaOrig="317" w14:anchorId="503E2A2F">
          <v:shape id="_x0000_i1369" type="#_x0000_t75" style="width:21.05pt;height:15.9pt" o:ole="">
            <v:imagedata r:id="rId678" o:title=""/>
          </v:shape>
          <o:OLEObject Type="Embed" ProgID="Equation.DSMT4" ShapeID="_x0000_i1369" DrawAspect="Content" ObjectID="_1733219595" r:id="rId679"/>
        </w:object>
      </w:r>
      <w:r w:rsidRPr="00217FF6">
        <w:rPr>
          <w:rFonts w:hint="default"/>
          <w:sz w:val="24"/>
          <w:szCs w:val="24"/>
        </w:rPr>
        <w:t xml:space="preserve"> Thể tích khối lăng trụ đã cho bằng :</w:t>
      </w:r>
    </w:p>
    <w:p w14:paraId="50F7AFC6" w14:textId="77777777" w:rsidR="00A77B3E" w:rsidRPr="00217FF6" w:rsidRDefault="00670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17FF6">
        <w:rPr>
          <w:b/>
        </w:rPr>
        <w:tab/>
        <w:t>A.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839" w:dyaOrig="337" w14:anchorId="7BE528EF">
          <v:shape id="_x0000_i1370" type="#_x0000_t75" style="width:42.1pt;height:16.85pt" o:ole="">
            <v:imagedata r:id="rId680" o:title=""/>
          </v:shape>
          <o:OLEObject Type="Embed" ProgID="Equation.DSMT4" ShapeID="_x0000_i1370" DrawAspect="Content" ObjectID="_1733219596" r:id="rId681"/>
        </w:object>
      </w:r>
      <w:r w:rsidRPr="00217FF6">
        <w:rPr>
          <w:b/>
        </w:rPr>
        <w:tab/>
        <w:t>B.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337" w:dyaOrig="317" w14:anchorId="21604D31">
          <v:shape id="_x0000_i1371" type="#_x0000_t75" style="width:16.85pt;height:15.9pt" o:ole="">
            <v:imagedata r:id="rId682" o:title=""/>
          </v:shape>
          <o:OLEObject Type="Embed" ProgID="Equation.DSMT4" ShapeID="_x0000_i1371" DrawAspect="Content" ObjectID="_1733219597" r:id="rId683"/>
        </w:object>
      </w:r>
      <w:r w:rsidRPr="00217FF6">
        <w:rPr>
          <w:b/>
        </w:rPr>
        <w:tab/>
        <w:t>C.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740" w:dyaOrig="337" w14:anchorId="067E07BA">
          <v:shape id="_x0000_i1372" type="#_x0000_t75" style="width:36.95pt;height:16.85pt" o:ole="">
            <v:imagedata r:id="rId684" o:title=""/>
          </v:shape>
          <o:OLEObject Type="Embed" ProgID="Equation.DSMT4" ShapeID="_x0000_i1372" DrawAspect="Content" ObjectID="_1733219598" r:id="rId685"/>
        </w:object>
      </w:r>
      <w:r w:rsidRPr="00217FF6">
        <w:rPr>
          <w:b/>
        </w:rPr>
        <w:tab/>
        <w:t>D.</w:t>
      </w:r>
      <w:r w:rsidRPr="00217FF6">
        <w:t xml:space="preserve"> </w:t>
      </w:r>
      <w:r w:rsidRPr="00217FF6">
        <w:rPr>
          <w:rFonts w:eastAsia="Calibri"/>
          <w:position w:val="-6"/>
          <w:sz w:val="20"/>
          <w:szCs w:val="20"/>
        </w:rPr>
        <w:object w:dxaOrig="440" w:dyaOrig="317" w14:anchorId="2BFB2384">
          <v:shape id="_x0000_i1373" type="#_x0000_t75" style="width:21.95pt;height:15.9pt" o:ole="">
            <v:imagedata r:id="rId686" o:title=""/>
          </v:shape>
          <o:OLEObject Type="Embed" ProgID="Equation.DSMT4" ShapeID="_x0000_i1373" DrawAspect="Content" ObjectID="_1733219599" r:id="rId687"/>
        </w:object>
      </w:r>
    </w:p>
    <w:p w14:paraId="494DEC01" w14:textId="17DAD653" w:rsidR="00CE1DAE" w:rsidRPr="00217FF6" w:rsidRDefault="00670057" w:rsidP="00217FF6">
      <w:pPr>
        <w:spacing w:before="60"/>
        <w:jc w:val="center"/>
        <w:rPr>
          <w:b/>
          <w:i/>
          <w:szCs w:val="26"/>
        </w:rPr>
      </w:pPr>
      <w:r w:rsidRPr="00217FF6">
        <w:rPr>
          <w:b/>
          <w:i/>
          <w:szCs w:val="26"/>
        </w:rPr>
        <w:t>------ HẾT -----</w:t>
      </w:r>
    </w:p>
    <w:sectPr w:rsidR="00CE1DAE" w:rsidRPr="00217FF6" w:rsidSect="007C59D5">
      <w:footerReference w:type="default" r:id="rId68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D16DF" w14:textId="77777777" w:rsidR="00D16DAC" w:rsidRDefault="00D16DAC">
      <w:r>
        <w:separator/>
      </w:r>
    </w:p>
  </w:endnote>
  <w:endnote w:type="continuationSeparator" w:id="0">
    <w:p w14:paraId="24E84535" w14:textId="77777777" w:rsidR="00D16DAC" w:rsidRDefault="00D1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46F3D" w14:textId="77777777" w:rsidR="006B5AD0" w:rsidRDefault="00670057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D7B5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D7B59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 xml:space="preserve"> - Mã đề 653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86C27" w14:textId="77777777" w:rsidR="00D16DAC" w:rsidRDefault="00D16DAC">
      <w:r>
        <w:separator/>
      </w:r>
    </w:p>
  </w:footnote>
  <w:footnote w:type="continuationSeparator" w:id="0">
    <w:p w14:paraId="34712578" w14:textId="77777777" w:rsidR="00D16DAC" w:rsidRDefault="00D16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5AD0"/>
    <w:rsid w:val="0008303C"/>
    <w:rsid w:val="00217FF6"/>
    <w:rsid w:val="00670057"/>
    <w:rsid w:val="006A1D3A"/>
    <w:rsid w:val="006B5AD0"/>
    <w:rsid w:val="00B25C1D"/>
    <w:rsid w:val="00D16DAC"/>
    <w:rsid w:val="00DD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2"/>
    <o:shapelayout v:ext="edit">
      <o:idmap v:ext="edit" data="1"/>
      <o:rules v:ext="edit">
        <o:r id="V:Rule1" type="connector" idref="#AutoShape 23"/>
        <o:r id="V:Rule2" type="connector" idref="#AutoShape 24"/>
        <o:r id="V:Rule3" type="connector" idref="#AutoShape 25"/>
        <o:r id="V:Rule4" type="connector" idref="#AutoShape 26"/>
      </o:rules>
    </o:shapelayout>
  </w:shapeDefaults>
  <w:decimalSymbol w:val="."/>
  <w:listSeparator w:val=","/>
  <w14:docId w14:val="41CE7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styleId="BalloonText">
    <w:name w:val="Balloon Text"/>
    <w:basedOn w:val="Normal"/>
    <w:link w:val="BalloonTextChar"/>
    <w:rsid w:val="000830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3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9.jpeg"/><Relationship Id="rId671" Type="http://schemas.openxmlformats.org/officeDocument/2006/relationships/oleObject" Target="embeddings/oleObject32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24" Type="http://schemas.openxmlformats.org/officeDocument/2006/relationships/image" Target="media/image162.wmf"/><Relationship Id="rId366" Type="http://schemas.openxmlformats.org/officeDocument/2006/relationships/image" Target="media/image182.wmf"/><Relationship Id="rId531" Type="http://schemas.openxmlformats.org/officeDocument/2006/relationships/oleObject" Target="embeddings/oleObject259.bin"/><Relationship Id="rId573" Type="http://schemas.openxmlformats.org/officeDocument/2006/relationships/oleObject" Target="embeddings/oleObject279.bin"/><Relationship Id="rId629" Type="http://schemas.openxmlformats.org/officeDocument/2006/relationships/oleObject" Target="embeddings/oleObject306.bin"/><Relationship Id="rId170" Type="http://schemas.openxmlformats.org/officeDocument/2006/relationships/oleObject" Target="embeddings/oleObject81.bin"/><Relationship Id="rId226" Type="http://schemas.openxmlformats.org/officeDocument/2006/relationships/image" Target="media/image112.png"/><Relationship Id="rId433" Type="http://schemas.openxmlformats.org/officeDocument/2006/relationships/image" Target="media/image216.wmf"/><Relationship Id="rId268" Type="http://schemas.openxmlformats.org/officeDocument/2006/relationships/oleObject" Target="embeddings/oleObject128.bin"/><Relationship Id="rId475" Type="http://schemas.openxmlformats.org/officeDocument/2006/relationships/oleObject" Target="embeddings/oleObject231.bin"/><Relationship Id="rId640" Type="http://schemas.openxmlformats.org/officeDocument/2006/relationships/image" Target="media/image322.wmf"/><Relationship Id="rId682" Type="http://schemas.openxmlformats.org/officeDocument/2006/relationships/image" Target="media/image34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1.bin"/><Relationship Id="rId377" Type="http://schemas.openxmlformats.org/officeDocument/2006/relationships/oleObject" Target="embeddings/oleObject183.bin"/><Relationship Id="rId500" Type="http://schemas.openxmlformats.org/officeDocument/2006/relationships/image" Target="media/image250.wmf"/><Relationship Id="rId542" Type="http://schemas.openxmlformats.org/officeDocument/2006/relationships/oleObject" Target="embeddings/oleObject264.bin"/><Relationship Id="rId584" Type="http://schemas.openxmlformats.org/officeDocument/2006/relationships/image" Target="media/image293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image" Target="media/image118.wmf"/><Relationship Id="rId402" Type="http://schemas.openxmlformats.org/officeDocument/2006/relationships/image" Target="media/image200.wmf"/><Relationship Id="rId279" Type="http://schemas.openxmlformats.org/officeDocument/2006/relationships/image" Target="media/image139.wmf"/><Relationship Id="rId444" Type="http://schemas.openxmlformats.org/officeDocument/2006/relationships/image" Target="media/image222.wmf"/><Relationship Id="rId486" Type="http://schemas.openxmlformats.org/officeDocument/2006/relationships/image" Target="media/image243.wmf"/><Relationship Id="rId651" Type="http://schemas.openxmlformats.org/officeDocument/2006/relationships/oleObject" Target="embeddings/oleObject317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39.bin"/><Relationship Id="rId304" Type="http://schemas.openxmlformats.org/officeDocument/2006/relationships/image" Target="media/image152.wmf"/><Relationship Id="rId346" Type="http://schemas.openxmlformats.org/officeDocument/2006/relationships/image" Target="media/image173.wmf"/><Relationship Id="rId388" Type="http://schemas.openxmlformats.org/officeDocument/2006/relationships/image" Target="media/image193.wmf"/><Relationship Id="rId511" Type="http://schemas.openxmlformats.org/officeDocument/2006/relationships/oleObject" Target="embeddings/oleObject249.bin"/><Relationship Id="rId553" Type="http://schemas.openxmlformats.org/officeDocument/2006/relationships/image" Target="media/image277.wmf"/><Relationship Id="rId609" Type="http://schemas.openxmlformats.org/officeDocument/2006/relationships/oleObject" Target="embeddings/oleObject29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1.bin"/><Relationship Id="rId595" Type="http://schemas.openxmlformats.org/officeDocument/2006/relationships/image" Target="media/image299.wmf"/><Relationship Id="rId248" Type="http://schemas.openxmlformats.org/officeDocument/2006/relationships/oleObject" Target="embeddings/oleObject118.bin"/><Relationship Id="rId455" Type="http://schemas.openxmlformats.org/officeDocument/2006/relationships/oleObject" Target="embeddings/oleObject221.bin"/><Relationship Id="rId497" Type="http://schemas.openxmlformats.org/officeDocument/2006/relationships/oleObject" Target="embeddings/oleObject242.bin"/><Relationship Id="rId620" Type="http://schemas.openxmlformats.org/officeDocument/2006/relationships/image" Target="media/image312.wmf"/><Relationship Id="rId662" Type="http://schemas.openxmlformats.org/officeDocument/2006/relationships/image" Target="media/image333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1.bin"/><Relationship Id="rId357" Type="http://schemas.openxmlformats.org/officeDocument/2006/relationships/oleObject" Target="embeddings/oleObject173.bin"/><Relationship Id="rId522" Type="http://schemas.openxmlformats.org/officeDocument/2006/relationships/image" Target="media/image261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4.bin"/><Relationship Id="rId399" Type="http://schemas.openxmlformats.org/officeDocument/2006/relationships/oleObject" Target="embeddings/oleObject194.bin"/><Relationship Id="rId564" Type="http://schemas.openxmlformats.org/officeDocument/2006/relationships/image" Target="media/image283.wmf"/><Relationship Id="rId259" Type="http://schemas.openxmlformats.org/officeDocument/2006/relationships/image" Target="media/image129.wmf"/><Relationship Id="rId424" Type="http://schemas.openxmlformats.org/officeDocument/2006/relationships/image" Target="media/image211.wmf"/><Relationship Id="rId466" Type="http://schemas.openxmlformats.org/officeDocument/2006/relationships/image" Target="media/image233.wmf"/><Relationship Id="rId631" Type="http://schemas.openxmlformats.org/officeDocument/2006/relationships/oleObject" Target="embeddings/oleObject307.bin"/><Relationship Id="rId673" Type="http://schemas.openxmlformats.org/officeDocument/2006/relationships/oleObject" Target="embeddings/oleObject32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29.bin"/><Relationship Id="rId326" Type="http://schemas.openxmlformats.org/officeDocument/2006/relationships/image" Target="media/image163.wmf"/><Relationship Id="rId533" Type="http://schemas.openxmlformats.org/officeDocument/2006/relationships/oleObject" Target="embeddings/oleObject260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image" Target="media/image183.wmf"/><Relationship Id="rId575" Type="http://schemas.openxmlformats.org/officeDocument/2006/relationships/oleObject" Target="embeddings/oleObject2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08.bin"/><Relationship Id="rId435" Type="http://schemas.openxmlformats.org/officeDocument/2006/relationships/image" Target="media/image217.wmf"/><Relationship Id="rId477" Type="http://schemas.openxmlformats.org/officeDocument/2006/relationships/oleObject" Target="embeddings/oleObject232.bin"/><Relationship Id="rId600" Type="http://schemas.openxmlformats.org/officeDocument/2006/relationships/oleObject" Target="embeddings/oleObject292.bin"/><Relationship Id="rId642" Type="http://schemas.openxmlformats.org/officeDocument/2006/relationships/image" Target="media/image323.wmf"/><Relationship Id="rId684" Type="http://schemas.openxmlformats.org/officeDocument/2006/relationships/image" Target="media/image344.wmf"/><Relationship Id="rId281" Type="http://schemas.openxmlformats.org/officeDocument/2006/relationships/image" Target="media/image140.wmf"/><Relationship Id="rId337" Type="http://schemas.openxmlformats.org/officeDocument/2006/relationships/oleObject" Target="embeddings/oleObject162.bin"/><Relationship Id="rId502" Type="http://schemas.openxmlformats.org/officeDocument/2006/relationships/image" Target="media/image251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8.wmf"/><Relationship Id="rId379" Type="http://schemas.openxmlformats.org/officeDocument/2006/relationships/oleObject" Target="embeddings/oleObject184.bin"/><Relationship Id="rId544" Type="http://schemas.openxmlformats.org/officeDocument/2006/relationships/oleObject" Target="embeddings/oleObject265.bin"/><Relationship Id="rId586" Type="http://schemas.openxmlformats.org/officeDocument/2006/relationships/image" Target="media/image294.wmf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image" Target="media/image119.wmf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image" Target="media/image223.wmf"/><Relationship Id="rId611" Type="http://schemas.openxmlformats.org/officeDocument/2006/relationships/oleObject" Target="embeddings/oleObject297.bin"/><Relationship Id="rId653" Type="http://schemas.openxmlformats.org/officeDocument/2006/relationships/oleObject" Target="embeddings/oleObject318.bin"/><Relationship Id="rId250" Type="http://schemas.openxmlformats.org/officeDocument/2006/relationships/oleObject" Target="embeddings/oleObject119.bin"/><Relationship Id="rId292" Type="http://schemas.openxmlformats.org/officeDocument/2006/relationships/oleObject" Target="embeddings/oleObject140.bin"/><Relationship Id="rId306" Type="http://schemas.openxmlformats.org/officeDocument/2006/relationships/image" Target="media/image153.wmf"/><Relationship Id="rId488" Type="http://schemas.openxmlformats.org/officeDocument/2006/relationships/image" Target="media/image244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68.bin"/><Relationship Id="rId513" Type="http://schemas.openxmlformats.org/officeDocument/2006/relationships/oleObject" Target="embeddings/oleObject250.bin"/><Relationship Id="rId555" Type="http://schemas.openxmlformats.org/officeDocument/2006/relationships/image" Target="media/image278.png"/><Relationship Id="rId597" Type="http://schemas.openxmlformats.org/officeDocument/2006/relationships/image" Target="media/image300.wmf"/><Relationship Id="rId152" Type="http://schemas.openxmlformats.org/officeDocument/2006/relationships/oleObject" Target="embeddings/oleObject72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2.bin"/><Relationship Id="rId457" Type="http://schemas.openxmlformats.org/officeDocument/2006/relationships/oleObject" Target="embeddings/oleObject222.bin"/><Relationship Id="rId622" Type="http://schemas.openxmlformats.org/officeDocument/2006/relationships/image" Target="media/image313.wmf"/><Relationship Id="rId261" Type="http://schemas.openxmlformats.org/officeDocument/2006/relationships/image" Target="media/image130.wmf"/><Relationship Id="rId499" Type="http://schemas.openxmlformats.org/officeDocument/2006/relationships/oleObject" Target="embeddings/oleObject243.bin"/><Relationship Id="rId664" Type="http://schemas.openxmlformats.org/officeDocument/2006/relationships/image" Target="media/image334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2.bin"/><Relationship Id="rId359" Type="http://schemas.openxmlformats.org/officeDocument/2006/relationships/oleObject" Target="embeddings/oleObject174.bin"/><Relationship Id="rId524" Type="http://schemas.openxmlformats.org/officeDocument/2006/relationships/image" Target="media/image262.wmf"/><Relationship Id="rId566" Type="http://schemas.openxmlformats.org/officeDocument/2006/relationships/image" Target="media/image28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79.wmf"/><Relationship Id="rId219" Type="http://schemas.openxmlformats.org/officeDocument/2006/relationships/oleObject" Target="embeddings/oleObject105.bin"/><Relationship Id="rId370" Type="http://schemas.openxmlformats.org/officeDocument/2006/relationships/image" Target="media/image184.wmf"/><Relationship Id="rId426" Type="http://schemas.openxmlformats.org/officeDocument/2006/relationships/image" Target="media/image212.png"/><Relationship Id="rId633" Type="http://schemas.openxmlformats.org/officeDocument/2006/relationships/oleObject" Target="embeddings/oleObject308.bin"/><Relationship Id="rId230" Type="http://schemas.openxmlformats.org/officeDocument/2006/relationships/oleObject" Target="embeddings/oleObject109.bin"/><Relationship Id="rId468" Type="http://schemas.openxmlformats.org/officeDocument/2006/relationships/image" Target="media/image234.wmf"/><Relationship Id="rId675" Type="http://schemas.openxmlformats.org/officeDocument/2006/relationships/oleObject" Target="embeddings/oleObject329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0.bin"/><Relationship Id="rId328" Type="http://schemas.openxmlformats.org/officeDocument/2006/relationships/image" Target="media/image164.wmf"/><Relationship Id="rId535" Type="http://schemas.openxmlformats.org/officeDocument/2006/relationships/oleObject" Target="embeddings/oleObject261.bin"/><Relationship Id="rId577" Type="http://schemas.openxmlformats.org/officeDocument/2006/relationships/oleObject" Target="embeddings/oleObject281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185.bin"/><Relationship Id="rId602" Type="http://schemas.openxmlformats.org/officeDocument/2006/relationships/oleObject" Target="embeddings/oleObject293.bin"/><Relationship Id="rId241" Type="http://schemas.openxmlformats.org/officeDocument/2006/relationships/image" Target="media/image120.wmf"/><Relationship Id="rId437" Type="http://schemas.openxmlformats.org/officeDocument/2006/relationships/image" Target="media/image218.png"/><Relationship Id="rId479" Type="http://schemas.openxmlformats.org/officeDocument/2006/relationships/oleObject" Target="embeddings/oleObject233.bin"/><Relationship Id="rId644" Type="http://schemas.openxmlformats.org/officeDocument/2006/relationships/image" Target="media/image324.wmf"/><Relationship Id="rId686" Type="http://schemas.openxmlformats.org/officeDocument/2006/relationships/image" Target="media/image345.wmf"/><Relationship Id="rId36" Type="http://schemas.openxmlformats.org/officeDocument/2006/relationships/image" Target="media/image15.wmf"/><Relationship Id="rId283" Type="http://schemas.openxmlformats.org/officeDocument/2006/relationships/image" Target="media/image141.wmf"/><Relationship Id="rId339" Type="http://schemas.openxmlformats.org/officeDocument/2006/relationships/oleObject" Target="embeddings/oleObject163.bin"/><Relationship Id="rId490" Type="http://schemas.openxmlformats.org/officeDocument/2006/relationships/image" Target="media/image245.wmf"/><Relationship Id="rId504" Type="http://schemas.openxmlformats.org/officeDocument/2006/relationships/image" Target="media/image252.wmf"/><Relationship Id="rId546" Type="http://schemas.openxmlformats.org/officeDocument/2006/relationships/oleObject" Target="embeddings/oleObject266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69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74.wmf"/><Relationship Id="rId406" Type="http://schemas.openxmlformats.org/officeDocument/2006/relationships/image" Target="media/image202.wmf"/><Relationship Id="rId588" Type="http://schemas.openxmlformats.org/officeDocument/2006/relationships/image" Target="media/image295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392" Type="http://schemas.openxmlformats.org/officeDocument/2006/relationships/image" Target="media/image195.wmf"/><Relationship Id="rId448" Type="http://schemas.openxmlformats.org/officeDocument/2006/relationships/image" Target="media/image224.wmf"/><Relationship Id="rId613" Type="http://schemas.openxmlformats.org/officeDocument/2006/relationships/oleObject" Target="embeddings/oleObject298.bin"/><Relationship Id="rId655" Type="http://schemas.openxmlformats.org/officeDocument/2006/relationships/oleObject" Target="embeddings/oleObject319.bin"/><Relationship Id="rId252" Type="http://schemas.openxmlformats.org/officeDocument/2006/relationships/oleObject" Target="embeddings/oleObject120.bin"/><Relationship Id="rId294" Type="http://schemas.openxmlformats.org/officeDocument/2006/relationships/oleObject" Target="embeddings/oleObject141.bin"/><Relationship Id="rId308" Type="http://schemas.openxmlformats.org/officeDocument/2006/relationships/image" Target="media/image154.wmf"/><Relationship Id="rId515" Type="http://schemas.openxmlformats.org/officeDocument/2006/relationships/oleObject" Target="embeddings/oleObject25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75.bin"/><Relationship Id="rId557" Type="http://schemas.openxmlformats.org/officeDocument/2006/relationships/oleObject" Target="embeddings/oleObject271.bin"/><Relationship Id="rId599" Type="http://schemas.openxmlformats.org/officeDocument/2006/relationships/image" Target="media/image301.wmf"/><Relationship Id="rId196" Type="http://schemas.openxmlformats.org/officeDocument/2006/relationships/image" Target="media/image96.wmf"/><Relationship Id="rId417" Type="http://schemas.openxmlformats.org/officeDocument/2006/relationships/oleObject" Target="embeddings/oleObject203.bin"/><Relationship Id="rId459" Type="http://schemas.openxmlformats.org/officeDocument/2006/relationships/oleObject" Target="embeddings/oleObject223.bin"/><Relationship Id="rId624" Type="http://schemas.openxmlformats.org/officeDocument/2006/relationships/image" Target="media/image314.wmf"/><Relationship Id="rId666" Type="http://schemas.openxmlformats.org/officeDocument/2006/relationships/image" Target="media/image33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63" Type="http://schemas.openxmlformats.org/officeDocument/2006/relationships/image" Target="media/image131.wmf"/><Relationship Id="rId319" Type="http://schemas.openxmlformats.org/officeDocument/2006/relationships/oleObject" Target="embeddings/oleObject153.bin"/><Relationship Id="rId470" Type="http://schemas.openxmlformats.org/officeDocument/2006/relationships/image" Target="media/image235.wmf"/><Relationship Id="rId526" Type="http://schemas.openxmlformats.org/officeDocument/2006/relationships/image" Target="media/image263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5.wmf"/><Relationship Id="rId568" Type="http://schemas.openxmlformats.org/officeDocument/2006/relationships/image" Target="media/image285.wmf"/><Relationship Id="rId165" Type="http://schemas.openxmlformats.org/officeDocument/2006/relationships/image" Target="media/image80.wmf"/><Relationship Id="rId372" Type="http://schemas.openxmlformats.org/officeDocument/2006/relationships/image" Target="media/image185.wmf"/><Relationship Id="rId428" Type="http://schemas.openxmlformats.org/officeDocument/2006/relationships/oleObject" Target="embeddings/oleObject208.bin"/><Relationship Id="rId635" Type="http://schemas.openxmlformats.org/officeDocument/2006/relationships/oleObject" Target="embeddings/oleObject309.bin"/><Relationship Id="rId677" Type="http://schemas.openxmlformats.org/officeDocument/2006/relationships/oleObject" Target="embeddings/oleObject330.bin"/><Relationship Id="rId232" Type="http://schemas.openxmlformats.org/officeDocument/2006/relationships/oleObject" Target="embeddings/oleObject110.bin"/><Relationship Id="rId274" Type="http://schemas.openxmlformats.org/officeDocument/2006/relationships/oleObject" Target="embeddings/oleObject131.bin"/><Relationship Id="rId481" Type="http://schemas.openxmlformats.org/officeDocument/2006/relationships/oleObject" Target="embeddings/oleObject234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image" Target="media/image269.wmf"/><Relationship Id="rId579" Type="http://schemas.openxmlformats.org/officeDocument/2006/relationships/oleObject" Target="embeddings/oleObject282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64.bin"/><Relationship Id="rId383" Type="http://schemas.openxmlformats.org/officeDocument/2006/relationships/oleObject" Target="embeddings/oleObject186.bin"/><Relationship Id="rId439" Type="http://schemas.openxmlformats.org/officeDocument/2006/relationships/oleObject" Target="embeddings/oleObject213.bin"/><Relationship Id="rId590" Type="http://schemas.openxmlformats.org/officeDocument/2006/relationships/image" Target="media/image296.wmf"/><Relationship Id="rId604" Type="http://schemas.openxmlformats.org/officeDocument/2006/relationships/oleObject" Target="embeddings/oleObject294.bin"/><Relationship Id="rId646" Type="http://schemas.openxmlformats.org/officeDocument/2006/relationships/image" Target="media/image325.wmf"/><Relationship Id="rId201" Type="http://schemas.openxmlformats.org/officeDocument/2006/relationships/oleObject" Target="embeddings/oleObject96.bin"/><Relationship Id="rId243" Type="http://schemas.openxmlformats.org/officeDocument/2006/relationships/image" Target="media/image121.wmf"/><Relationship Id="rId285" Type="http://schemas.openxmlformats.org/officeDocument/2006/relationships/image" Target="media/image142.wmf"/><Relationship Id="rId450" Type="http://schemas.openxmlformats.org/officeDocument/2006/relationships/image" Target="media/image225.wmf"/><Relationship Id="rId506" Type="http://schemas.openxmlformats.org/officeDocument/2006/relationships/image" Target="media/image253.wmf"/><Relationship Id="rId688" Type="http://schemas.openxmlformats.org/officeDocument/2006/relationships/footer" Target="footer1.xml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5.wmf"/><Relationship Id="rId492" Type="http://schemas.openxmlformats.org/officeDocument/2006/relationships/image" Target="media/image246.wmf"/><Relationship Id="rId548" Type="http://schemas.openxmlformats.org/officeDocument/2006/relationships/oleObject" Target="embeddings/oleObject267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87" Type="http://schemas.openxmlformats.org/officeDocument/2006/relationships/oleObject" Target="embeddings/oleObject89.bin"/><Relationship Id="rId352" Type="http://schemas.openxmlformats.org/officeDocument/2006/relationships/image" Target="media/image175.wmf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615" Type="http://schemas.openxmlformats.org/officeDocument/2006/relationships/oleObject" Target="embeddings/oleObject299.bin"/><Relationship Id="rId212" Type="http://schemas.openxmlformats.org/officeDocument/2006/relationships/image" Target="media/image104.wmf"/><Relationship Id="rId254" Type="http://schemas.openxmlformats.org/officeDocument/2006/relationships/oleObject" Target="embeddings/oleObject121.bin"/><Relationship Id="rId657" Type="http://schemas.openxmlformats.org/officeDocument/2006/relationships/oleObject" Target="embeddings/oleObject32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2.bin"/><Relationship Id="rId461" Type="http://schemas.openxmlformats.org/officeDocument/2006/relationships/oleObject" Target="embeddings/oleObject224.bin"/><Relationship Id="rId517" Type="http://schemas.openxmlformats.org/officeDocument/2006/relationships/oleObject" Target="embeddings/oleObject252.bin"/><Relationship Id="rId559" Type="http://schemas.openxmlformats.org/officeDocument/2006/relationships/oleObject" Target="embeddings/oleObject272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4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4.bin"/><Relationship Id="rId363" Type="http://schemas.openxmlformats.org/officeDocument/2006/relationships/oleObject" Target="embeddings/oleObject176.bin"/><Relationship Id="rId419" Type="http://schemas.openxmlformats.org/officeDocument/2006/relationships/oleObject" Target="embeddings/oleObject204.bin"/><Relationship Id="rId570" Type="http://schemas.openxmlformats.org/officeDocument/2006/relationships/image" Target="media/image286.wmf"/><Relationship Id="rId626" Type="http://schemas.openxmlformats.org/officeDocument/2006/relationships/image" Target="media/image315.wmf"/><Relationship Id="rId223" Type="http://schemas.openxmlformats.org/officeDocument/2006/relationships/oleObject" Target="embeddings/oleObject107.bin"/><Relationship Id="rId430" Type="http://schemas.openxmlformats.org/officeDocument/2006/relationships/oleObject" Target="embeddings/oleObject209.bin"/><Relationship Id="rId668" Type="http://schemas.openxmlformats.org/officeDocument/2006/relationships/image" Target="media/image336.wmf"/><Relationship Id="rId18" Type="http://schemas.openxmlformats.org/officeDocument/2006/relationships/image" Target="media/image6.wmf"/><Relationship Id="rId265" Type="http://schemas.openxmlformats.org/officeDocument/2006/relationships/image" Target="media/image132.wmf"/><Relationship Id="rId472" Type="http://schemas.openxmlformats.org/officeDocument/2006/relationships/image" Target="media/image236.wmf"/><Relationship Id="rId528" Type="http://schemas.openxmlformats.org/officeDocument/2006/relationships/image" Target="media/image264.wmf"/><Relationship Id="rId125" Type="http://schemas.openxmlformats.org/officeDocument/2006/relationships/oleObject" Target="embeddings/oleObject59.bin"/><Relationship Id="rId167" Type="http://schemas.openxmlformats.org/officeDocument/2006/relationships/image" Target="media/image81.wmf"/><Relationship Id="rId332" Type="http://schemas.openxmlformats.org/officeDocument/2006/relationships/image" Target="media/image166.wmf"/><Relationship Id="rId374" Type="http://schemas.openxmlformats.org/officeDocument/2006/relationships/image" Target="media/image186.wmf"/><Relationship Id="rId581" Type="http://schemas.openxmlformats.org/officeDocument/2006/relationships/oleObject" Target="embeddings/oleObject283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1.bin"/><Relationship Id="rId637" Type="http://schemas.openxmlformats.org/officeDocument/2006/relationships/oleObject" Target="embeddings/oleObject310.bin"/><Relationship Id="rId679" Type="http://schemas.openxmlformats.org/officeDocument/2006/relationships/oleObject" Target="embeddings/oleObject33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2.bin"/><Relationship Id="rId297" Type="http://schemas.openxmlformats.org/officeDocument/2006/relationships/image" Target="media/image148.wmf"/><Relationship Id="rId441" Type="http://schemas.openxmlformats.org/officeDocument/2006/relationships/oleObject" Target="embeddings/oleObject214.bin"/><Relationship Id="rId462" Type="http://schemas.openxmlformats.org/officeDocument/2006/relationships/image" Target="media/image231.wmf"/><Relationship Id="rId483" Type="http://schemas.openxmlformats.org/officeDocument/2006/relationships/oleObject" Target="embeddings/oleObject235.bin"/><Relationship Id="rId518" Type="http://schemas.openxmlformats.org/officeDocument/2006/relationships/image" Target="media/image259.wmf"/><Relationship Id="rId539" Type="http://schemas.openxmlformats.org/officeDocument/2006/relationships/image" Target="media/image270.wmf"/><Relationship Id="rId690" Type="http://schemas.openxmlformats.org/officeDocument/2006/relationships/theme" Target="theme/theme1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4.bin"/><Relationship Id="rId322" Type="http://schemas.openxmlformats.org/officeDocument/2006/relationships/image" Target="media/image161.wmf"/><Relationship Id="rId343" Type="http://schemas.openxmlformats.org/officeDocument/2006/relationships/oleObject" Target="embeddings/oleObject165.bin"/><Relationship Id="rId364" Type="http://schemas.openxmlformats.org/officeDocument/2006/relationships/image" Target="media/image181.wmf"/><Relationship Id="rId550" Type="http://schemas.openxmlformats.org/officeDocument/2006/relationships/oleObject" Target="embeddings/oleObject26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7.bin"/><Relationship Id="rId571" Type="http://schemas.openxmlformats.org/officeDocument/2006/relationships/oleObject" Target="embeddings/oleObject278.bin"/><Relationship Id="rId592" Type="http://schemas.openxmlformats.org/officeDocument/2006/relationships/image" Target="media/image297.wmf"/><Relationship Id="rId606" Type="http://schemas.openxmlformats.org/officeDocument/2006/relationships/image" Target="media/image305.wmf"/><Relationship Id="rId627" Type="http://schemas.openxmlformats.org/officeDocument/2006/relationships/oleObject" Target="embeddings/oleObject305.bin"/><Relationship Id="rId648" Type="http://schemas.openxmlformats.org/officeDocument/2006/relationships/image" Target="media/image326.wmf"/><Relationship Id="rId669" Type="http://schemas.openxmlformats.org/officeDocument/2006/relationships/oleObject" Target="embeddings/oleObject32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png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3.wmf"/><Relationship Id="rId410" Type="http://schemas.openxmlformats.org/officeDocument/2006/relationships/image" Target="media/image204.wmf"/><Relationship Id="rId431" Type="http://schemas.openxmlformats.org/officeDocument/2006/relationships/image" Target="media/image215.wmf"/><Relationship Id="rId452" Type="http://schemas.openxmlformats.org/officeDocument/2006/relationships/image" Target="media/image226.wmf"/><Relationship Id="rId473" Type="http://schemas.openxmlformats.org/officeDocument/2006/relationships/oleObject" Target="embeddings/oleObject230.bin"/><Relationship Id="rId494" Type="http://schemas.openxmlformats.org/officeDocument/2006/relationships/image" Target="media/image247.wmf"/><Relationship Id="rId508" Type="http://schemas.openxmlformats.org/officeDocument/2006/relationships/image" Target="media/image254.wmf"/><Relationship Id="rId529" Type="http://schemas.openxmlformats.org/officeDocument/2006/relationships/oleObject" Target="embeddings/oleObject258.bin"/><Relationship Id="rId680" Type="http://schemas.openxmlformats.org/officeDocument/2006/relationships/image" Target="media/image34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png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56.wmf"/><Relationship Id="rId333" Type="http://schemas.openxmlformats.org/officeDocument/2006/relationships/oleObject" Target="embeddings/oleObject160.bin"/><Relationship Id="rId354" Type="http://schemas.openxmlformats.org/officeDocument/2006/relationships/image" Target="media/image176.wmf"/><Relationship Id="rId540" Type="http://schemas.openxmlformats.org/officeDocument/2006/relationships/oleObject" Target="embeddings/oleObject26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2.bin"/><Relationship Id="rId396" Type="http://schemas.openxmlformats.org/officeDocument/2006/relationships/image" Target="media/image197.wmf"/><Relationship Id="rId561" Type="http://schemas.openxmlformats.org/officeDocument/2006/relationships/oleObject" Target="embeddings/oleObject273.bin"/><Relationship Id="rId582" Type="http://schemas.openxmlformats.org/officeDocument/2006/relationships/image" Target="media/image292.wmf"/><Relationship Id="rId617" Type="http://schemas.openxmlformats.org/officeDocument/2006/relationships/oleObject" Target="embeddings/oleObject300.bin"/><Relationship Id="rId638" Type="http://schemas.openxmlformats.org/officeDocument/2006/relationships/image" Target="media/image321.wmf"/><Relationship Id="rId659" Type="http://schemas.openxmlformats.org/officeDocument/2006/relationships/oleObject" Target="embeddings/oleObject321.bin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3.bin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5.bin"/><Relationship Id="rId442" Type="http://schemas.openxmlformats.org/officeDocument/2006/relationships/image" Target="media/image221.wmf"/><Relationship Id="rId463" Type="http://schemas.openxmlformats.org/officeDocument/2006/relationships/oleObject" Target="embeddings/oleObject225.bin"/><Relationship Id="rId484" Type="http://schemas.openxmlformats.org/officeDocument/2006/relationships/image" Target="media/image242.wmf"/><Relationship Id="rId519" Type="http://schemas.openxmlformats.org/officeDocument/2006/relationships/oleObject" Target="embeddings/oleObject253.bin"/><Relationship Id="rId670" Type="http://schemas.openxmlformats.org/officeDocument/2006/relationships/image" Target="media/image337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51.wmf"/><Relationship Id="rId323" Type="http://schemas.openxmlformats.org/officeDocument/2006/relationships/oleObject" Target="embeddings/oleObject155.bin"/><Relationship Id="rId344" Type="http://schemas.openxmlformats.org/officeDocument/2006/relationships/image" Target="media/image172.wmf"/><Relationship Id="rId530" Type="http://schemas.openxmlformats.org/officeDocument/2006/relationships/image" Target="media/image2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2.wmf"/><Relationship Id="rId551" Type="http://schemas.openxmlformats.org/officeDocument/2006/relationships/image" Target="media/image276.wmf"/><Relationship Id="rId572" Type="http://schemas.openxmlformats.org/officeDocument/2006/relationships/image" Target="media/image287.wmf"/><Relationship Id="rId593" Type="http://schemas.openxmlformats.org/officeDocument/2006/relationships/oleObject" Target="embeddings/oleObject289.bin"/><Relationship Id="rId607" Type="http://schemas.openxmlformats.org/officeDocument/2006/relationships/oleObject" Target="embeddings/oleObject295.bin"/><Relationship Id="rId628" Type="http://schemas.openxmlformats.org/officeDocument/2006/relationships/image" Target="media/image316.wmf"/><Relationship Id="rId649" Type="http://schemas.openxmlformats.org/officeDocument/2006/relationships/oleObject" Target="embeddings/oleObject31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1.png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8.bin"/><Relationship Id="rId411" Type="http://schemas.openxmlformats.org/officeDocument/2006/relationships/oleObject" Target="embeddings/oleObject200.bin"/><Relationship Id="rId432" Type="http://schemas.openxmlformats.org/officeDocument/2006/relationships/oleObject" Target="embeddings/oleObject210.bin"/><Relationship Id="rId453" Type="http://schemas.openxmlformats.org/officeDocument/2006/relationships/oleObject" Target="embeddings/oleObject220.bin"/><Relationship Id="rId474" Type="http://schemas.openxmlformats.org/officeDocument/2006/relationships/image" Target="media/image237.wmf"/><Relationship Id="rId509" Type="http://schemas.openxmlformats.org/officeDocument/2006/relationships/oleObject" Target="embeddings/oleObject248.bin"/><Relationship Id="rId660" Type="http://schemas.openxmlformats.org/officeDocument/2006/relationships/image" Target="media/image332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313" Type="http://schemas.openxmlformats.org/officeDocument/2006/relationships/oleObject" Target="embeddings/oleObject150.bin"/><Relationship Id="rId495" Type="http://schemas.openxmlformats.org/officeDocument/2006/relationships/oleObject" Target="embeddings/oleObject241.bin"/><Relationship Id="rId681" Type="http://schemas.openxmlformats.org/officeDocument/2006/relationships/oleObject" Target="embeddings/oleObject33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image" Target="media/image167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3.bin"/><Relationship Id="rId520" Type="http://schemas.openxmlformats.org/officeDocument/2006/relationships/image" Target="media/image260.wmf"/><Relationship Id="rId541" Type="http://schemas.openxmlformats.org/officeDocument/2006/relationships/image" Target="media/image271.wmf"/><Relationship Id="rId562" Type="http://schemas.openxmlformats.org/officeDocument/2006/relationships/image" Target="media/image282.wmf"/><Relationship Id="rId583" Type="http://schemas.openxmlformats.org/officeDocument/2006/relationships/oleObject" Target="embeddings/oleObject284.bin"/><Relationship Id="rId618" Type="http://schemas.openxmlformats.org/officeDocument/2006/relationships/image" Target="media/image311.wmf"/><Relationship Id="rId639" Type="http://schemas.openxmlformats.org/officeDocument/2006/relationships/oleObject" Target="embeddings/oleObject311.bin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3.bin"/><Relationship Id="rId401" Type="http://schemas.openxmlformats.org/officeDocument/2006/relationships/oleObject" Target="embeddings/oleObject195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5.bin"/><Relationship Id="rId464" Type="http://schemas.openxmlformats.org/officeDocument/2006/relationships/image" Target="media/image232.wmf"/><Relationship Id="rId650" Type="http://schemas.openxmlformats.org/officeDocument/2006/relationships/image" Target="media/image327.wmf"/><Relationship Id="rId303" Type="http://schemas.openxmlformats.org/officeDocument/2006/relationships/oleObject" Target="embeddings/oleObject145.bin"/><Relationship Id="rId485" Type="http://schemas.openxmlformats.org/officeDocument/2006/relationships/oleObject" Target="embeddings/oleObject236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8.bin"/><Relationship Id="rId510" Type="http://schemas.openxmlformats.org/officeDocument/2006/relationships/image" Target="media/image255.wmf"/><Relationship Id="rId552" Type="http://schemas.openxmlformats.org/officeDocument/2006/relationships/oleObject" Target="embeddings/oleObject269.bin"/><Relationship Id="rId594" Type="http://schemas.openxmlformats.org/officeDocument/2006/relationships/image" Target="media/image298.png"/><Relationship Id="rId608" Type="http://schemas.openxmlformats.org/officeDocument/2006/relationships/image" Target="media/image306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image" Target="media/image123.wmf"/><Relationship Id="rId412" Type="http://schemas.openxmlformats.org/officeDocument/2006/relationships/image" Target="media/image205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4.wmf"/><Relationship Id="rId454" Type="http://schemas.openxmlformats.org/officeDocument/2006/relationships/image" Target="media/image227.wmf"/><Relationship Id="rId496" Type="http://schemas.openxmlformats.org/officeDocument/2006/relationships/image" Target="media/image248.wmf"/><Relationship Id="rId661" Type="http://schemas.openxmlformats.org/officeDocument/2006/relationships/oleObject" Target="embeddings/oleObject32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image" Target="media/image157.wmf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521" Type="http://schemas.openxmlformats.org/officeDocument/2006/relationships/oleObject" Target="embeddings/oleObject254.bin"/><Relationship Id="rId563" Type="http://schemas.openxmlformats.org/officeDocument/2006/relationships/oleObject" Target="embeddings/oleObject274.bin"/><Relationship Id="rId619" Type="http://schemas.openxmlformats.org/officeDocument/2006/relationships/oleObject" Target="embeddings/oleObject301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6.bin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6.bin"/><Relationship Id="rId630" Type="http://schemas.openxmlformats.org/officeDocument/2006/relationships/image" Target="media/image317.wmf"/><Relationship Id="rId672" Type="http://schemas.openxmlformats.org/officeDocument/2006/relationships/image" Target="media/image338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6.bin"/><Relationship Id="rId367" Type="http://schemas.openxmlformats.org/officeDocument/2006/relationships/oleObject" Target="embeddings/oleObject178.bin"/><Relationship Id="rId532" Type="http://schemas.openxmlformats.org/officeDocument/2006/relationships/image" Target="media/image266.wmf"/><Relationship Id="rId574" Type="http://schemas.openxmlformats.org/officeDocument/2006/relationships/image" Target="media/image288.wmf"/><Relationship Id="rId171" Type="http://schemas.openxmlformats.org/officeDocument/2006/relationships/image" Target="media/image83.wmf"/><Relationship Id="rId227" Type="http://schemas.openxmlformats.org/officeDocument/2006/relationships/image" Target="media/image113.wmf"/><Relationship Id="rId269" Type="http://schemas.openxmlformats.org/officeDocument/2006/relationships/image" Target="media/image134.wmf"/><Relationship Id="rId434" Type="http://schemas.openxmlformats.org/officeDocument/2006/relationships/oleObject" Target="embeddings/oleObject211.bin"/><Relationship Id="rId476" Type="http://schemas.openxmlformats.org/officeDocument/2006/relationships/image" Target="media/image238.wmf"/><Relationship Id="rId641" Type="http://schemas.openxmlformats.org/officeDocument/2006/relationships/oleObject" Target="embeddings/oleObject312.bin"/><Relationship Id="rId683" Type="http://schemas.openxmlformats.org/officeDocument/2006/relationships/oleObject" Target="embeddings/oleObject333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4.bin"/><Relationship Id="rId336" Type="http://schemas.openxmlformats.org/officeDocument/2006/relationships/image" Target="media/image168.wmf"/><Relationship Id="rId501" Type="http://schemas.openxmlformats.org/officeDocument/2006/relationships/oleObject" Target="embeddings/oleObject244.bin"/><Relationship Id="rId543" Type="http://schemas.openxmlformats.org/officeDocument/2006/relationships/image" Target="media/image272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image" Target="media/image89.wmf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6.bin"/><Relationship Id="rId585" Type="http://schemas.openxmlformats.org/officeDocument/2006/relationships/oleObject" Target="embeddings/oleObject28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445" Type="http://schemas.openxmlformats.org/officeDocument/2006/relationships/oleObject" Target="embeddings/oleObject216.bin"/><Relationship Id="rId487" Type="http://schemas.openxmlformats.org/officeDocument/2006/relationships/oleObject" Target="embeddings/oleObject237.bin"/><Relationship Id="rId610" Type="http://schemas.openxmlformats.org/officeDocument/2006/relationships/image" Target="media/image307.wmf"/><Relationship Id="rId652" Type="http://schemas.openxmlformats.org/officeDocument/2006/relationships/image" Target="media/image328.wmf"/><Relationship Id="rId291" Type="http://schemas.openxmlformats.org/officeDocument/2006/relationships/image" Target="media/image145.wmf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67.bin"/><Relationship Id="rId512" Type="http://schemas.openxmlformats.org/officeDocument/2006/relationships/image" Target="media/image256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oleObject" Target="embeddings/oleObject189.bin"/><Relationship Id="rId554" Type="http://schemas.openxmlformats.org/officeDocument/2006/relationships/oleObject" Target="embeddings/oleObject270.bin"/><Relationship Id="rId596" Type="http://schemas.openxmlformats.org/officeDocument/2006/relationships/oleObject" Target="embeddings/oleObject290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image" Target="media/image124.wmf"/><Relationship Id="rId414" Type="http://schemas.openxmlformats.org/officeDocument/2006/relationships/image" Target="media/image206.wmf"/><Relationship Id="rId456" Type="http://schemas.openxmlformats.org/officeDocument/2006/relationships/image" Target="media/image228.wmf"/><Relationship Id="rId498" Type="http://schemas.openxmlformats.org/officeDocument/2006/relationships/image" Target="media/image249.wmf"/><Relationship Id="rId621" Type="http://schemas.openxmlformats.org/officeDocument/2006/relationships/oleObject" Target="embeddings/oleObject302.bin"/><Relationship Id="rId663" Type="http://schemas.openxmlformats.org/officeDocument/2006/relationships/oleObject" Target="embeddings/oleObject32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4.bin"/><Relationship Id="rId316" Type="http://schemas.openxmlformats.org/officeDocument/2006/relationships/image" Target="media/image158.wmf"/><Relationship Id="rId523" Type="http://schemas.openxmlformats.org/officeDocument/2006/relationships/oleObject" Target="embeddings/oleObject255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8.wmf"/><Relationship Id="rId565" Type="http://schemas.openxmlformats.org/officeDocument/2006/relationships/oleObject" Target="embeddings/oleObject275.bin"/><Relationship Id="rId162" Type="http://schemas.openxmlformats.org/officeDocument/2006/relationships/oleObject" Target="embeddings/oleObject77.bin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7.bin"/><Relationship Id="rId467" Type="http://schemas.openxmlformats.org/officeDocument/2006/relationships/oleObject" Target="embeddings/oleObject227.bin"/><Relationship Id="rId632" Type="http://schemas.openxmlformats.org/officeDocument/2006/relationships/image" Target="media/image318.wmf"/><Relationship Id="rId271" Type="http://schemas.openxmlformats.org/officeDocument/2006/relationships/image" Target="media/image135.wmf"/><Relationship Id="rId674" Type="http://schemas.openxmlformats.org/officeDocument/2006/relationships/image" Target="media/image339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57.bin"/><Relationship Id="rId369" Type="http://schemas.openxmlformats.org/officeDocument/2006/relationships/oleObject" Target="embeddings/oleObject179.bin"/><Relationship Id="rId534" Type="http://schemas.openxmlformats.org/officeDocument/2006/relationships/image" Target="media/image267.wmf"/><Relationship Id="rId576" Type="http://schemas.openxmlformats.org/officeDocument/2006/relationships/image" Target="media/image289.wmf"/><Relationship Id="rId173" Type="http://schemas.openxmlformats.org/officeDocument/2006/relationships/image" Target="media/image84.wmf"/><Relationship Id="rId229" Type="http://schemas.openxmlformats.org/officeDocument/2006/relationships/image" Target="media/image114.wmf"/><Relationship Id="rId380" Type="http://schemas.openxmlformats.org/officeDocument/2006/relationships/image" Target="media/image189.wmf"/><Relationship Id="rId436" Type="http://schemas.openxmlformats.org/officeDocument/2006/relationships/oleObject" Target="embeddings/oleObject212.bin"/><Relationship Id="rId601" Type="http://schemas.openxmlformats.org/officeDocument/2006/relationships/image" Target="media/image302.wmf"/><Relationship Id="rId643" Type="http://schemas.openxmlformats.org/officeDocument/2006/relationships/oleObject" Target="embeddings/oleObject313.bin"/><Relationship Id="rId240" Type="http://schemas.openxmlformats.org/officeDocument/2006/relationships/oleObject" Target="embeddings/oleObject114.bin"/><Relationship Id="rId478" Type="http://schemas.openxmlformats.org/officeDocument/2006/relationships/image" Target="media/image239.wmf"/><Relationship Id="rId685" Type="http://schemas.openxmlformats.org/officeDocument/2006/relationships/oleObject" Target="embeddings/oleObject33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5.bin"/><Relationship Id="rId338" Type="http://schemas.openxmlformats.org/officeDocument/2006/relationships/image" Target="media/image169.wmf"/><Relationship Id="rId503" Type="http://schemas.openxmlformats.org/officeDocument/2006/relationships/oleObject" Target="embeddings/oleObject245.bin"/><Relationship Id="rId545" Type="http://schemas.openxmlformats.org/officeDocument/2006/relationships/image" Target="media/image273.wmf"/><Relationship Id="rId587" Type="http://schemas.openxmlformats.org/officeDocument/2006/relationships/oleObject" Target="embeddings/oleObject286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image" Target="media/image90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447" Type="http://schemas.openxmlformats.org/officeDocument/2006/relationships/oleObject" Target="embeddings/oleObject217.bin"/><Relationship Id="rId612" Type="http://schemas.openxmlformats.org/officeDocument/2006/relationships/image" Target="media/image308.wmf"/><Relationship Id="rId251" Type="http://schemas.openxmlformats.org/officeDocument/2006/relationships/image" Target="media/image125.wmf"/><Relationship Id="rId489" Type="http://schemas.openxmlformats.org/officeDocument/2006/relationships/oleObject" Target="embeddings/oleObject238.bin"/><Relationship Id="rId654" Type="http://schemas.openxmlformats.org/officeDocument/2006/relationships/image" Target="media/image329.wmf"/><Relationship Id="rId46" Type="http://schemas.openxmlformats.org/officeDocument/2006/relationships/image" Target="media/image20.wmf"/><Relationship Id="rId293" Type="http://schemas.openxmlformats.org/officeDocument/2006/relationships/image" Target="media/image146.wmf"/><Relationship Id="rId307" Type="http://schemas.openxmlformats.org/officeDocument/2006/relationships/oleObject" Target="embeddings/oleObject147.bin"/><Relationship Id="rId349" Type="http://schemas.openxmlformats.org/officeDocument/2006/relationships/oleObject" Target="embeddings/oleObject169.bin"/><Relationship Id="rId514" Type="http://schemas.openxmlformats.org/officeDocument/2006/relationships/image" Target="media/image257.wmf"/><Relationship Id="rId556" Type="http://schemas.openxmlformats.org/officeDocument/2006/relationships/image" Target="media/image27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4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9.wmf"/><Relationship Id="rId416" Type="http://schemas.openxmlformats.org/officeDocument/2006/relationships/image" Target="media/image207.wmf"/><Relationship Id="rId598" Type="http://schemas.openxmlformats.org/officeDocument/2006/relationships/oleObject" Target="embeddings/oleObject291.bin"/><Relationship Id="rId220" Type="http://schemas.openxmlformats.org/officeDocument/2006/relationships/image" Target="media/image108.wmf"/><Relationship Id="rId458" Type="http://schemas.openxmlformats.org/officeDocument/2006/relationships/image" Target="media/image229.wmf"/><Relationship Id="rId623" Type="http://schemas.openxmlformats.org/officeDocument/2006/relationships/oleObject" Target="embeddings/oleObject303.bin"/><Relationship Id="rId665" Type="http://schemas.openxmlformats.org/officeDocument/2006/relationships/oleObject" Target="embeddings/oleObject32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5.bin"/><Relationship Id="rId318" Type="http://schemas.openxmlformats.org/officeDocument/2006/relationships/image" Target="media/image159.wmf"/><Relationship Id="rId525" Type="http://schemas.openxmlformats.org/officeDocument/2006/relationships/oleObject" Target="embeddings/oleObject256.bin"/><Relationship Id="rId567" Type="http://schemas.openxmlformats.org/officeDocument/2006/relationships/oleObject" Target="embeddings/oleObject276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80.bin"/><Relationship Id="rId427" Type="http://schemas.openxmlformats.org/officeDocument/2006/relationships/image" Target="media/image213.wmf"/><Relationship Id="rId469" Type="http://schemas.openxmlformats.org/officeDocument/2006/relationships/oleObject" Target="embeddings/oleObject228.bin"/><Relationship Id="rId634" Type="http://schemas.openxmlformats.org/officeDocument/2006/relationships/image" Target="media/image319.wmf"/><Relationship Id="rId676" Type="http://schemas.openxmlformats.org/officeDocument/2006/relationships/image" Target="media/image340.wmf"/><Relationship Id="rId26" Type="http://schemas.openxmlformats.org/officeDocument/2006/relationships/image" Target="media/image10.wmf"/><Relationship Id="rId231" Type="http://schemas.openxmlformats.org/officeDocument/2006/relationships/image" Target="media/image115.wmf"/><Relationship Id="rId273" Type="http://schemas.openxmlformats.org/officeDocument/2006/relationships/image" Target="media/image136.wmf"/><Relationship Id="rId329" Type="http://schemas.openxmlformats.org/officeDocument/2006/relationships/oleObject" Target="embeddings/oleObject158.bin"/><Relationship Id="rId480" Type="http://schemas.openxmlformats.org/officeDocument/2006/relationships/image" Target="media/image240.wmf"/><Relationship Id="rId536" Type="http://schemas.openxmlformats.org/officeDocument/2006/relationships/image" Target="media/image268.png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70.wmf"/><Relationship Id="rId578" Type="http://schemas.openxmlformats.org/officeDocument/2006/relationships/image" Target="media/image290.wmf"/><Relationship Id="rId200" Type="http://schemas.openxmlformats.org/officeDocument/2006/relationships/image" Target="media/image98.wmf"/><Relationship Id="rId382" Type="http://schemas.openxmlformats.org/officeDocument/2006/relationships/image" Target="media/image190.wmf"/><Relationship Id="rId438" Type="http://schemas.openxmlformats.org/officeDocument/2006/relationships/image" Target="media/image219.wmf"/><Relationship Id="rId603" Type="http://schemas.openxmlformats.org/officeDocument/2006/relationships/image" Target="media/image303.wmf"/><Relationship Id="rId645" Type="http://schemas.openxmlformats.org/officeDocument/2006/relationships/oleObject" Target="embeddings/oleObject314.bin"/><Relationship Id="rId687" Type="http://schemas.openxmlformats.org/officeDocument/2006/relationships/oleObject" Target="embeddings/oleObject335.bin"/><Relationship Id="rId242" Type="http://schemas.openxmlformats.org/officeDocument/2006/relationships/oleObject" Target="embeddings/oleObject115.bin"/><Relationship Id="rId284" Type="http://schemas.openxmlformats.org/officeDocument/2006/relationships/oleObject" Target="embeddings/oleObject136.bin"/><Relationship Id="rId491" Type="http://schemas.openxmlformats.org/officeDocument/2006/relationships/oleObject" Target="embeddings/oleObject239.bin"/><Relationship Id="rId505" Type="http://schemas.openxmlformats.org/officeDocument/2006/relationships/oleObject" Target="embeddings/oleObject246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68.bin"/><Relationship Id="rId547" Type="http://schemas.openxmlformats.org/officeDocument/2006/relationships/image" Target="media/image274.wmf"/><Relationship Id="rId589" Type="http://schemas.openxmlformats.org/officeDocument/2006/relationships/oleObject" Target="embeddings/oleObject287.bin"/><Relationship Id="rId90" Type="http://schemas.openxmlformats.org/officeDocument/2006/relationships/image" Target="media/image42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70.bin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449" Type="http://schemas.openxmlformats.org/officeDocument/2006/relationships/oleObject" Target="embeddings/oleObject218.bin"/><Relationship Id="rId614" Type="http://schemas.openxmlformats.org/officeDocument/2006/relationships/image" Target="media/image309.wmf"/><Relationship Id="rId656" Type="http://schemas.openxmlformats.org/officeDocument/2006/relationships/image" Target="media/image330.wmf"/><Relationship Id="rId211" Type="http://schemas.openxmlformats.org/officeDocument/2006/relationships/oleObject" Target="embeddings/oleObject101.bin"/><Relationship Id="rId253" Type="http://schemas.openxmlformats.org/officeDocument/2006/relationships/image" Target="media/image126.wmf"/><Relationship Id="rId295" Type="http://schemas.openxmlformats.org/officeDocument/2006/relationships/image" Target="media/image147.wmf"/><Relationship Id="rId309" Type="http://schemas.openxmlformats.org/officeDocument/2006/relationships/oleObject" Target="embeddings/oleObject148.bin"/><Relationship Id="rId460" Type="http://schemas.openxmlformats.org/officeDocument/2006/relationships/image" Target="media/image230.wmf"/><Relationship Id="rId516" Type="http://schemas.openxmlformats.org/officeDocument/2006/relationships/image" Target="media/image258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60.wmf"/><Relationship Id="rId558" Type="http://schemas.openxmlformats.org/officeDocument/2006/relationships/image" Target="media/image280.wmf"/><Relationship Id="rId155" Type="http://schemas.openxmlformats.org/officeDocument/2006/relationships/image" Target="media/image75.wmf"/><Relationship Id="rId197" Type="http://schemas.openxmlformats.org/officeDocument/2006/relationships/oleObject" Target="embeddings/oleObject94.bin"/><Relationship Id="rId362" Type="http://schemas.openxmlformats.org/officeDocument/2006/relationships/image" Target="media/image180.wmf"/><Relationship Id="rId418" Type="http://schemas.openxmlformats.org/officeDocument/2006/relationships/image" Target="media/image208.wmf"/><Relationship Id="rId625" Type="http://schemas.openxmlformats.org/officeDocument/2006/relationships/oleObject" Target="embeddings/oleObject304.bin"/><Relationship Id="rId222" Type="http://schemas.openxmlformats.org/officeDocument/2006/relationships/image" Target="media/image109.wmf"/><Relationship Id="rId264" Type="http://schemas.openxmlformats.org/officeDocument/2006/relationships/oleObject" Target="embeddings/oleObject126.bin"/><Relationship Id="rId471" Type="http://schemas.openxmlformats.org/officeDocument/2006/relationships/oleObject" Target="embeddings/oleObject229.bin"/><Relationship Id="rId667" Type="http://schemas.openxmlformats.org/officeDocument/2006/relationships/oleObject" Target="embeddings/oleObject325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57.bin"/><Relationship Id="rId569" Type="http://schemas.openxmlformats.org/officeDocument/2006/relationships/oleObject" Target="embeddings/oleObject277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59.bin"/><Relationship Id="rId373" Type="http://schemas.openxmlformats.org/officeDocument/2006/relationships/oleObject" Target="embeddings/oleObject181.bin"/><Relationship Id="rId429" Type="http://schemas.openxmlformats.org/officeDocument/2006/relationships/image" Target="media/image214.wmf"/><Relationship Id="rId580" Type="http://schemas.openxmlformats.org/officeDocument/2006/relationships/image" Target="media/image291.wmf"/><Relationship Id="rId636" Type="http://schemas.openxmlformats.org/officeDocument/2006/relationships/image" Target="media/image320.wmf"/><Relationship Id="rId1" Type="http://schemas.openxmlformats.org/officeDocument/2006/relationships/customXml" Target="../customXml/item1.xml"/><Relationship Id="rId233" Type="http://schemas.openxmlformats.org/officeDocument/2006/relationships/image" Target="media/image116.wmf"/><Relationship Id="rId440" Type="http://schemas.openxmlformats.org/officeDocument/2006/relationships/image" Target="media/image220.wmf"/><Relationship Id="rId678" Type="http://schemas.openxmlformats.org/officeDocument/2006/relationships/image" Target="media/image341.wmf"/><Relationship Id="rId28" Type="http://schemas.openxmlformats.org/officeDocument/2006/relationships/image" Target="media/image11.wmf"/><Relationship Id="rId275" Type="http://schemas.openxmlformats.org/officeDocument/2006/relationships/image" Target="media/image137.wmf"/><Relationship Id="rId300" Type="http://schemas.openxmlformats.org/officeDocument/2006/relationships/image" Target="media/image150.wmf"/><Relationship Id="rId482" Type="http://schemas.openxmlformats.org/officeDocument/2006/relationships/image" Target="media/image241.wmf"/><Relationship Id="rId538" Type="http://schemas.openxmlformats.org/officeDocument/2006/relationships/oleObject" Target="embeddings/oleObject262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77" Type="http://schemas.openxmlformats.org/officeDocument/2006/relationships/image" Target="media/image86.png"/><Relationship Id="rId342" Type="http://schemas.openxmlformats.org/officeDocument/2006/relationships/image" Target="media/image171.wmf"/><Relationship Id="rId384" Type="http://schemas.openxmlformats.org/officeDocument/2006/relationships/image" Target="media/image191.wmf"/><Relationship Id="rId591" Type="http://schemas.openxmlformats.org/officeDocument/2006/relationships/oleObject" Target="embeddings/oleObject288.bin"/><Relationship Id="rId605" Type="http://schemas.openxmlformats.org/officeDocument/2006/relationships/image" Target="media/image304.emf"/><Relationship Id="rId202" Type="http://schemas.openxmlformats.org/officeDocument/2006/relationships/image" Target="media/image99.wmf"/><Relationship Id="rId244" Type="http://schemas.openxmlformats.org/officeDocument/2006/relationships/oleObject" Target="embeddings/oleObject116.bin"/><Relationship Id="rId647" Type="http://schemas.openxmlformats.org/officeDocument/2006/relationships/oleObject" Target="embeddings/oleObject315.bin"/><Relationship Id="rId689" Type="http://schemas.openxmlformats.org/officeDocument/2006/relationships/fontTable" Target="fontTable.xml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37.bin"/><Relationship Id="rId451" Type="http://schemas.openxmlformats.org/officeDocument/2006/relationships/oleObject" Target="embeddings/oleObject219.bin"/><Relationship Id="rId493" Type="http://schemas.openxmlformats.org/officeDocument/2006/relationships/oleObject" Target="embeddings/oleObject240.bin"/><Relationship Id="rId507" Type="http://schemas.openxmlformats.org/officeDocument/2006/relationships/oleObject" Target="embeddings/oleObject247.bin"/><Relationship Id="rId549" Type="http://schemas.openxmlformats.org/officeDocument/2006/relationships/image" Target="media/image275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69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49.bin"/><Relationship Id="rId353" Type="http://schemas.openxmlformats.org/officeDocument/2006/relationships/oleObject" Target="embeddings/oleObject171.bin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image" Target="media/image281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420" Type="http://schemas.openxmlformats.org/officeDocument/2006/relationships/image" Target="media/image209.wmf"/><Relationship Id="rId616" Type="http://schemas.openxmlformats.org/officeDocument/2006/relationships/image" Target="media/image310.wmf"/><Relationship Id="rId658" Type="http://schemas.openxmlformats.org/officeDocument/2006/relationships/image" Target="media/image33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67D5E-B8B2-4DA2-978D-70CEDB52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20</TotalTime>
  <Pages>6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AutoBVT</cp:lastModifiedBy>
  <cp:revision>19</cp:revision>
  <cp:lastPrinted>2022-12-21T11:05:00Z</cp:lastPrinted>
  <dcterms:created xsi:type="dcterms:W3CDTF">2016-09-26T10:48:00Z</dcterms:created>
  <dcterms:modified xsi:type="dcterms:W3CDTF">2022-12-22T05:56:00Z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